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53907" w:rsidR="008743F9" w:rsidP="008743F9" w:rsidRDefault="008743F9" w14:paraId="1B790A1C" w14:textId="77777777">
      <w:pPr>
        <w:spacing w:line="276" w:lineRule="auto"/>
        <w15:collapsed w:val="false"/>
        <w:rPr>
          <w:rFonts w:ascii="Arial" w:hAnsi="Arial" w:cs="Arial"/>
          <w:szCs w:val="24"/>
          <w:lang w:eastAsia="en-US"/>
        </w:rPr>
      </w:pPr>
      <w:r w:rsidRPr="00E53907">
        <w:rPr>
          <w:rFonts w:ascii="Arial" w:hAnsi="Arial" w:cs="Arial"/>
          <w:noProof/>
          <w:szCs w:val="24"/>
        </w:rPr>
        <w:t xml:space="preserve">             </w:t>
      </w:r>
      <w:r w:rsidRPr="00E53907">
        <w:rPr>
          <w:rFonts w:ascii="Arial" w:hAnsi="Arial" w:cs="Arial"/>
          <w:noProof/>
          <w:szCs w:val="24"/>
        </w:rPr>
        <w:drawing>
          <wp:inline distT="0" distB="0" distL="0" distR="0">
            <wp:extent cx="422910" cy="544195"/>
            <wp:effectExtent l="0" t="0" r="0" b="0"/>
            <wp:docPr id="3" name="Slika 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40413" w:rsidR="00AA7B2A" w:rsidP="00AA7B2A" w:rsidRDefault="00AA7B2A" w14:paraId="0D85A0AD" w14:textId="77777777">
      <w:pPr>
        <w:ind w:left="0"/>
        <w:rPr>
          <w:rFonts w:ascii="Arial" w:hAnsi="Arial" w:cs="Arial"/>
          <w:sz w:val="24"/>
          <w:szCs w:val="24"/>
        </w:rPr>
      </w:pPr>
      <w:r w:rsidRPr="00540413">
        <w:rPr>
          <w:rFonts w:ascii="Arial" w:hAnsi="Arial" w:cs="Arial"/>
          <w:sz w:val="24"/>
          <w:szCs w:val="24"/>
        </w:rPr>
        <w:t>OPĆINSKI SUD U VARAŽDINU</w:t>
      </w:r>
    </w:p>
    <w:p w:rsidRPr="00540413" w:rsidR="00AA7B2A" w:rsidP="00AA7B2A" w:rsidRDefault="00AA7B2A" w14:paraId="5A71D1C8" w14:textId="77777777">
      <w:pPr>
        <w:ind w:left="0"/>
        <w:rPr>
          <w:rFonts w:ascii="Arial" w:hAnsi="Arial" w:cs="Arial"/>
          <w:sz w:val="24"/>
          <w:szCs w:val="24"/>
        </w:rPr>
      </w:pPr>
      <w:r w:rsidRPr="00540413">
        <w:rPr>
          <w:rFonts w:ascii="Arial" w:hAnsi="Arial" w:cs="Arial"/>
          <w:sz w:val="24"/>
          <w:szCs w:val="24"/>
        </w:rPr>
        <w:t xml:space="preserve">   </w:t>
      </w:r>
      <w:r w:rsidRPr="00540413" w:rsidR="0032164C">
        <w:rPr>
          <w:rFonts w:ascii="Arial" w:hAnsi="Arial" w:cs="Arial"/>
          <w:sz w:val="24"/>
          <w:szCs w:val="24"/>
        </w:rPr>
        <w:t xml:space="preserve">    </w:t>
      </w:r>
      <w:r w:rsidRPr="00540413">
        <w:rPr>
          <w:rFonts w:ascii="Arial" w:hAnsi="Arial" w:cs="Arial"/>
          <w:sz w:val="24"/>
          <w:szCs w:val="24"/>
        </w:rPr>
        <w:t xml:space="preserve"> Varaždin, </w:t>
      </w:r>
      <w:r w:rsidR="0011191C">
        <w:rPr>
          <w:rFonts w:ascii="Arial" w:hAnsi="Arial" w:cs="Arial"/>
          <w:sz w:val="24"/>
          <w:szCs w:val="24"/>
        </w:rPr>
        <w:t xml:space="preserve">Kapucinski trg 5 </w:t>
      </w:r>
    </w:p>
    <w:p w:rsidRPr="00540413" w:rsidR="00AA7B2A" w:rsidP="00AA7B2A" w:rsidRDefault="00AA7B2A" w14:paraId="5B89C3B1" w14:textId="77777777">
      <w:pPr>
        <w:ind w:left="0"/>
        <w:rPr>
          <w:rFonts w:ascii="Arial" w:hAnsi="Arial" w:cs="Arial"/>
          <w:sz w:val="24"/>
          <w:szCs w:val="24"/>
        </w:rPr>
      </w:pPr>
    </w:p>
    <w:p w:rsidR="009E7919" w:rsidP="00AA7B2A" w:rsidRDefault="009E7919" w14:paraId="4F253591" w14:textId="77777777">
      <w:pPr>
        <w:ind w:left="0"/>
        <w:rPr>
          <w:rFonts w:ascii="Arial" w:hAnsi="Arial" w:cs="Arial"/>
          <w:sz w:val="24"/>
          <w:szCs w:val="24"/>
        </w:rPr>
      </w:pPr>
      <w:r w:rsidRPr="00540413">
        <w:rPr>
          <w:rFonts w:ascii="Arial" w:hAnsi="Arial" w:cs="Arial"/>
          <w:sz w:val="24"/>
          <w:szCs w:val="24"/>
        </w:rPr>
        <w:t xml:space="preserve">                    </w:t>
      </w:r>
    </w:p>
    <w:p w:rsidR="00FA2C7D" w:rsidP="00AA7B2A" w:rsidRDefault="00FA2C7D" w14:paraId="6184D477" w14:textId="77777777">
      <w:pPr>
        <w:ind w:left="0"/>
        <w:rPr>
          <w:rFonts w:ascii="Arial" w:hAnsi="Arial" w:cs="Arial"/>
          <w:sz w:val="24"/>
          <w:szCs w:val="24"/>
        </w:rPr>
      </w:pPr>
    </w:p>
    <w:p w:rsidR="00E92917" w:rsidP="00AA7B2A" w:rsidRDefault="00E92917" w14:paraId="3FD7BC70" w14:textId="77777777">
      <w:pPr>
        <w:ind w:left="0"/>
        <w:rPr>
          <w:rFonts w:ascii="Arial" w:hAnsi="Arial" w:cs="Arial"/>
          <w:sz w:val="24"/>
          <w:szCs w:val="24"/>
        </w:rPr>
      </w:pPr>
    </w:p>
    <w:p w:rsidR="00E92917" w:rsidP="00AA7B2A" w:rsidRDefault="00E92917" w14:paraId="5264DB0B" w14:textId="77777777">
      <w:pPr>
        <w:ind w:left="0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tblpX="3977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0" w:lastRow="0" w:firstColumn="0" w:lastColumn="0" w:noHBand="0" w:noVBand="0" w:val="0000"/>
      </w:tblPr>
      <w:tblGrid>
        <w:gridCol w:w="5393"/>
      </w:tblGrid>
      <w:tr w:rsidRPr="00540413" w:rsidR="00FA2C7D" w:rsidTr="009C2DF8" w14:paraId="76FCD7B4" w14:textId="77777777">
        <w:trPr>
          <w:trHeight w:val="1408"/>
        </w:trPr>
        <w:tc>
          <w:tcPr>
            <w:tcW w:w="5393" w:type="dxa"/>
          </w:tcPr>
          <w:p w:rsidRPr="00540413" w:rsidR="00FA2C7D" w:rsidP="009C2DF8" w:rsidRDefault="00FA2C7D" w14:paraId="02342458" w14:textId="77777777">
            <w:pPr>
              <w:ind w:left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540413">
              <w:rPr>
                <w:rFonts w:ascii="Arial" w:hAnsi="Arial" w:cs="Arial"/>
                <w:sz w:val="24"/>
                <w:szCs w:val="24"/>
              </w:rPr>
              <w:t xml:space="preserve">                Broj: </w:t>
            </w:r>
            <w:r>
              <w:rPr>
                <w:rFonts w:ascii="Arial" w:hAnsi="Arial" w:cs="Arial"/>
                <w:sz w:val="24"/>
                <w:szCs w:val="24"/>
              </w:rPr>
              <w:t>Pp-</w:t>
            </w:r>
            <w:r w:rsidR="00934291">
              <w:rPr>
                <w:rFonts w:ascii="Arial" w:hAnsi="Arial" w:cs="Arial"/>
                <w:sz w:val="24"/>
                <w:szCs w:val="24"/>
              </w:rPr>
              <w:t>427</w:t>
            </w:r>
            <w:r>
              <w:rPr>
                <w:rFonts w:ascii="Arial" w:hAnsi="Arial" w:cs="Arial"/>
                <w:sz w:val="24"/>
                <w:szCs w:val="24"/>
              </w:rPr>
              <w:t>/202</w:t>
            </w:r>
            <w:r w:rsidR="00934291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-</w:t>
            </w:r>
            <w:r w:rsidR="00934291">
              <w:rPr>
                <w:rFonts w:ascii="Arial" w:hAnsi="Arial" w:cs="Arial"/>
                <w:sz w:val="24"/>
                <w:szCs w:val="24"/>
              </w:rPr>
              <w:t>10</w:t>
            </w:r>
          </w:p>
          <w:p w:rsidRPr="00540413" w:rsidR="00FA2C7D" w:rsidP="009C2DF8" w:rsidRDefault="00FA2C7D" w14:paraId="2562F44D" w14:textId="77777777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540413">
              <w:rPr>
                <w:rFonts w:ascii="Arial" w:hAnsi="Arial" w:cs="Arial"/>
                <w:sz w:val="24"/>
                <w:szCs w:val="24"/>
              </w:rPr>
              <w:t>PRAVNA STVAR:</w:t>
            </w:r>
          </w:p>
          <w:p w:rsidRPr="00540413" w:rsidR="00FA2C7D" w:rsidP="009C2DF8" w:rsidRDefault="00FA2C7D" w14:paraId="6042E785" w14:textId="77777777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540413">
              <w:rPr>
                <w:rFonts w:ascii="Arial" w:hAnsi="Arial" w:cs="Arial"/>
                <w:sz w:val="24"/>
                <w:szCs w:val="24"/>
              </w:rPr>
              <w:t xml:space="preserve">Tužitelj: </w:t>
            </w:r>
            <w:r>
              <w:rPr>
                <w:rFonts w:ascii="Arial" w:hAnsi="Arial" w:cs="Arial"/>
                <w:sz w:val="24"/>
                <w:szCs w:val="24"/>
              </w:rPr>
              <w:t>Po</w:t>
            </w:r>
            <w:r w:rsidR="00AC1CB4">
              <w:rPr>
                <w:rFonts w:ascii="Arial" w:hAnsi="Arial" w:cs="Arial"/>
                <w:sz w:val="24"/>
                <w:szCs w:val="24"/>
              </w:rPr>
              <w:t xml:space="preserve">licijska postaja </w:t>
            </w:r>
            <w:r w:rsidR="00934291">
              <w:rPr>
                <w:rFonts w:ascii="Arial" w:hAnsi="Arial" w:cs="Arial"/>
                <w:sz w:val="24"/>
                <w:szCs w:val="24"/>
              </w:rPr>
              <w:t>Ivanec</w:t>
            </w:r>
          </w:p>
          <w:p w:rsidR="00FA2C7D" w:rsidP="009C2DF8" w:rsidRDefault="00FA2C7D" w14:paraId="01B8B6FB" w14:textId="77777777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540413">
              <w:rPr>
                <w:rFonts w:ascii="Arial" w:hAnsi="Arial" w:cs="Arial"/>
                <w:sz w:val="24"/>
                <w:szCs w:val="24"/>
              </w:rPr>
              <w:t>Okrivljenik: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34291">
              <w:rPr>
                <w:rFonts w:ascii="Arial" w:hAnsi="Arial" w:cs="Arial"/>
                <w:sz w:val="24"/>
                <w:szCs w:val="24"/>
              </w:rPr>
              <w:t>Stjepan Kapustić</w:t>
            </w:r>
          </w:p>
          <w:p w:rsidRPr="00540413" w:rsidR="00FA2C7D" w:rsidP="009C2DF8" w:rsidRDefault="00FA2C7D" w14:paraId="2650709C" w14:textId="77777777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540413">
              <w:rPr>
                <w:rFonts w:ascii="Arial" w:hAnsi="Arial" w:cs="Arial"/>
                <w:sz w:val="24"/>
                <w:szCs w:val="24"/>
              </w:rPr>
              <w:t xml:space="preserve">Radi: </w:t>
            </w:r>
            <w:r>
              <w:rPr>
                <w:rFonts w:ascii="Arial" w:hAnsi="Arial" w:cs="Arial"/>
                <w:sz w:val="24"/>
                <w:szCs w:val="24"/>
              </w:rPr>
              <w:t>žalba</w:t>
            </w:r>
            <w:r w:rsidRPr="005404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C1CB4">
              <w:rPr>
                <w:rFonts w:ascii="Arial" w:hAnsi="Arial" w:cs="Arial"/>
                <w:sz w:val="24"/>
                <w:szCs w:val="24"/>
              </w:rPr>
              <w:t>tužitelja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40413">
              <w:rPr>
                <w:rFonts w:ascii="Arial" w:hAnsi="Arial" w:cs="Arial"/>
                <w:sz w:val="24"/>
                <w:szCs w:val="24"/>
              </w:rPr>
              <w:t>u prekršajnom postupku</w:t>
            </w:r>
          </w:p>
        </w:tc>
      </w:tr>
    </w:tbl>
    <w:p w:rsidR="00FA2C7D" w:rsidP="00AA7B2A" w:rsidRDefault="00FA2C7D" w14:paraId="5CEC0CB9" w14:textId="77777777">
      <w:pPr>
        <w:ind w:left="0"/>
        <w:rPr>
          <w:rFonts w:ascii="Arial" w:hAnsi="Arial" w:cs="Arial"/>
          <w:sz w:val="24"/>
          <w:szCs w:val="24"/>
        </w:rPr>
      </w:pPr>
    </w:p>
    <w:p w:rsidR="00FA2C7D" w:rsidP="00AA7B2A" w:rsidRDefault="00FA2C7D" w14:paraId="66B10A9E" w14:textId="77777777">
      <w:pPr>
        <w:ind w:left="0"/>
        <w:rPr>
          <w:rFonts w:ascii="Arial" w:hAnsi="Arial" w:cs="Arial"/>
          <w:sz w:val="24"/>
          <w:szCs w:val="24"/>
        </w:rPr>
      </w:pPr>
    </w:p>
    <w:p w:rsidR="00FA2C7D" w:rsidP="00AA7B2A" w:rsidRDefault="00FA2C7D" w14:paraId="30F14171" w14:textId="77777777">
      <w:pPr>
        <w:ind w:left="0"/>
        <w:rPr>
          <w:rFonts w:ascii="Arial" w:hAnsi="Arial" w:cs="Arial"/>
          <w:sz w:val="24"/>
          <w:szCs w:val="24"/>
        </w:rPr>
      </w:pPr>
    </w:p>
    <w:p w:rsidR="00FA2C7D" w:rsidP="00AA7B2A" w:rsidRDefault="00FA2C7D" w14:paraId="32685110" w14:textId="77777777">
      <w:pPr>
        <w:ind w:left="0"/>
        <w:rPr>
          <w:rFonts w:ascii="Arial" w:hAnsi="Arial" w:cs="Arial"/>
          <w:sz w:val="24"/>
          <w:szCs w:val="24"/>
          <w:u w:val="single"/>
        </w:rPr>
      </w:pPr>
    </w:p>
    <w:p w:rsidR="009D7C84" w:rsidP="00AA7B2A" w:rsidRDefault="009D7C84" w14:paraId="66FA9173" w14:textId="77777777">
      <w:pPr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Pr="00142292" w:rsidR="00142292" w:rsidP="00142292" w:rsidRDefault="00142292" w14:paraId="35AAE349" w14:textId="77777777">
      <w:pPr>
        <w:autoSpaceDE w:val="false"/>
        <w:autoSpaceDN w:val="false"/>
        <w:adjustRightInd w:val="false"/>
        <w:ind w:left="0"/>
        <w:jc w:val="center"/>
        <w:rPr>
          <w:rFonts w:ascii="Arial" w:hAnsi="Arial" w:cs="Arial"/>
          <w:spacing w:val="0"/>
          <w:sz w:val="24"/>
          <w:szCs w:val="24"/>
        </w:rPr>
      </w:pPr>
      <w:r w:rsidRPr="00142292">
        <w:rPr>
          <w:rFonts w:ascii="Arial" w:hAnsi="Arial" w:cs="Arial"/>
          <w:spacing w:val="0"/>
          <w:sz w:val="24"/>
          <w:szCs w:val="24"/>
        </w:rPr>
        <w:tab/>
      </w:r>
      <w:r w:rsidRPr="00142292">
        <w:rPr>
          <w:rFonts w:ascii="Arial" w:hAnsi="Arial" w:cs="Arial"/>
          <w:spacing w:val="0"/>
          <w:sz w:val="24"/>
          <w:szCs w:val="24"/>
        </w:rPr>
        <w:tab/>
      </w:r>
      <w:r w:rsidRPr="00142292">
        <w:rPr>
          <w:rFonts w:ascii="Arial" w:hAnsi="Arial" w:cs="Arial"/>
          <w:spacing w:val="0"/>
          <w:sz w:val="24"/>
          <w:szCs w:val="24"/>
        </w:rPr>
        <w:tab/>
      </w:r>
      <w:r w:rsidRPr="00142292" w:rsidR="00540413">
        <w:rPr>
          <w:rFonts w:ascii="Arial" w:hAnsi="Arial" w:cs="Arial"/>
          <w:spacing w:val="0"/>
          <w:sz w:val="24"/>
          <w:szCs w:val="24"/>
        </w:rPr>
        <w:t xml:space="preserve">VISOKOM PREKRŠAJNOM SUDU </w:t>
      </w:r>
    </w:p>
    <w:p w:rsidRPr="00142292" w:rsidR="00540413" w:rsidP="00142292" w:rsidRDefault="00142292" w14:paraId="77DE40AE" w14:textId="77777777">
      <w:pPr>
        <w:autoSpaceDE w:val="false"/>
        <w:autoSpaceDN w:val="false"/>
        <w:adjustRightInd w:val="false"/>
        <w:ind w:left="0"/>
        <w:jc w:val="center"/>
        <w:rPr>
          <w:rFonts w:ascii="Arial" w:hAnsi="Arial" w:cs="Arial"/>
          <w:spacing w:val="0"/>
          <w:sz w:val="24"/>
          <w:szCs w:val="24"/>
        </w:rPr>
      </w:pPr>
      <w:r w:rsidRPr="00142292">
        <w:rPr>
          <w:rFonts w:ascii="Arial" w:hAnsi="Arial" w:cs="Arial"/>
          <w:spacing w:val="0"/>
          <w:sz w:val="24"/>
          <w:szCs w:val="24"/>
        </w:rPr>
        <w:tab/>
      </w:r>
      <w:r w:rsidRPr="00142292">
        <w:rPr>
          <w:rFonts w:ascii="Arial" w:hAnsi="Arial" w:cs="Arial"/>
          <w:spacing w:val="0"/>
          <w:sz w:val="24"/>
          <w:szCs w:val="24"/>
        </w:rPr>
        <w:tab/>
      </w:r>
      <w:r w:rsidRPr="00142292">
        <w:rPr>
          <w:rFonts w:ascii="Arial" w:hAnsi="Arial" w:cs="Arial"/>
          <w:spacing w:val="0"/>
          <w:sz w:val="24"/>
          <w:szCs w:val="24"/>
        </w:rPr>
        <w:tab/>
      </w:r>
      <w:r w:rsidRPr="00142292" w:rsidR="00540413">
        <w:rPr>
          <w:rFonts w:ascii="Arial" w:hAnsi="Arial" w:cs="Arial"/>
          <w:spacing w:val="0"/>
          <w:sz w:val="24"/>
          <w:szCs w:val="24"/>
        </w:rPr>
        <w:t>REPUBLIKE</w:t>
      </w:r>
      <w:r w:rsidRPr="00142292">
        <w:rPr>
          <w:rFonts w:ascii="Arial" w:hAnsi="Arial" w:cs="Arial"/>
          <w:spacing w:val="0"/>
          <w:sz w:val="24"/>
          <w:szCs w:val="24"/>
        </w:rPr>
        <w:t xml:space="preserve"> </w:t>
      </w:r>
      <w:r w:rsidRPr="00142292" w:rsidR="00540413">
        <w:rPr>
          <w:rFonts w:ascii="Arial" w:hAnsi="Arial" w:cs="Arial"/>
          <w:spacing w:val="0"/>
          <w:sz w:val="24"/>
          <w:szCs w:val="24"/>
        </w:rPr>
        <w:t>HRVATSKE</w:t>
      </w:r>
    </w:p>
    <w:p w:rsidRPr="00142292" w:rsidR="00540413" w:rsidP="00142292" w:rsidRDefault="00142292" w14:paraId="24645942" w14:textId="77777777">
      <w:pPr>
        <w:autoSpaceDE w:val="false"/>
        <w:autoSpaceDN w:val="false"/>
        <w:adjustRightInd w:val="false"/>
        <w:ind w:left="0"/>
        <w:jc w:val="center"/>
        <w:rPr>
          <w:rFonts w:ascii="Arial" w:hAnsi="Arial" w:cs="Arial"/>
          <w:spacing w:val="0"/>
          <w:sz w:val="24"/>
          <w:szCs w:val="24"/>
        </w:rPr>
      </w:pPr>
      <w:r w:rsidRPr="00142292">
        <w:rPr>
          <w:rFonts w:ascii="Arial" w:hAnsi="Arial" w:cs="Arial"/>
          <w:spacing w:val="0"/>
          <w:sz w:val="24"/>
          <w:szCs w:val="24"/>
        </w:rPr>
        <w:tab/>
      </w:r>
      <w:r w:rsidRPr="00142292">
        <w:rPr>
          <w:rFonts w:ascii="Arial" w:hAnsi="Arial" w:cs="Arial"/>
          <w:spacing w:val="0"/>
          <w:sz w:val="24"/>
          <w:szCs w:val="24"/>
        </w:rPr>
        <w:tab/>
      </w:r>
      <w:r w:rsidRPr="00142292">
        <w:rPr>
          <w:rFonts w:ascii="Arial" w:hAnsi="Arial" w:cs="Arial"/>
          <w:spacing w:val="0"/>
          <w:sz w:val="24"/>
          <w:szCs w:val="24"/>
        </w:rPr>
        <w:tab/>
        <w:t>Zagreb</w:t>
      </w:r>
      <w:r w:rsidRPr="00142292" w:rsidR="00540413">
        <w:rPr>
          <w:rFonts w:ascii="Arial" w:hAnsi="Arial" w:cs="Arial"/>
          <w:spacing w:val="0"/>
          <w:sz w:val="24"/>
          <w:szCs w:val="24"/>
        </w:rPr>
        <w:t>, Šenoina 30</w:t>
      </w:r>
    </w:p>
    <w:p w:rsidR="00540413" w:rsidP="00AA7B2A" w:rsidRDefault="00540413" w14:paraId="38C1112B" w14:textId="77777777">
      <w:pPr>
        <w:ind w:left="0"/>
        <w:rPr>
          <w:rFonts w:ascii="Arial" w:hAnsi="Arial" w:cs="Arial"/>
          <w:b/>
          <w:sz w:val="24"/>
          <w:szCs w:val="24"/>
          <w:u w:val="single"/>
        </w:rPr>
      </w:pPr>
    </w:p>
    <w:p w:rsidRPr="00540413" w:rsidR="00E515FC" w:rsidP="00E515FC" w:rsidRDefault="00AA7B2A" w14:paraId="61BC7071" w14:textId="77777777">
      <w:pPr>
        <w:ind w:left="0" w:right="-426"/>
        <w:rPr>
          <w:rFonts w:ascii="Arial" w:hAnsi="Arial" w:cs="Arial"/>
          <w:sz w:val="24"/>
          <w:szCs w:val="24"/>
        </w:rPr>
      </w:pPr>
      <w:r w:rsidRPr="00540413">
        <w:rPr>
          <w:rFonts w:ascii="Arial" w:hAnsi="Arial" w:cs="Arial"/>
          <w:sz w:val="24"/>
          <w:szCs w:val="24"/>
        </w:rPr>
        <w:t>Naziv, datum i broj pobijane odluke:</w:t>
      </w:r>
    </w:p>
    <w:p w:rsidRPr="00540413" w:rsidR="000122A6" w:rsidP="00E515FC" w:rsidRDefault="008F6C92" w14:paraId="15328661" w14:textId="77777777">
      <w:pPr>
        <w:ind w:left="0" w:right="-426"/>
        <w:rPr>
          <w:rFonts w:ascii="Arial" w:hAnsi="Arial" w:cs="Arial"/>
          <w:sz w:val="24"/>
          <w:szCs w:val="24"/>
        </w:rPr>
      </w:pPr>
      <w:r w:rsidRPr="00540413">
        <w:rPr>
          <w:rFonts w:ascii="Arial" w:hAnsi="Arial" w:cs="Arial"/>
          <w:sz w:val="24"/>
          <w:szCs w:val="24"/>
        </w:rPr>
        <w:tab/>
      </w:r>
      <w:r w:rsidR="00FA2C7D">
        <w:rPr>
          <w:rFonts w:ascii="Arial" w:hAnsi="Arial" w:cs="Arial"/>
          <w:sz w:val="24"/>
          <w:szCs w:val="24"/>
        </w:rPr>
        <w:t>Presuda</w:t>
      </w:r>
      <w:r w:rsidRPr="00540413" w:rsidR="001F0A2B">
        <w:rPr>
          <w:rFonts w:ascii="Arial" w:hAnsi="Arial" w:cs="Arial"/>
          <w:sz w:val="24"/>
          <w:szCs w:val="24"/>
        </w:rPr>
        <w:t xml:space="preserve"> </w:t>
      </w:r>
      <w:r w:rsidRPr="00540413" w:rsidR="00670803">
        <w:rPr>
          <w:rFonts w:ascii="Arial" w:hAnsi="Arial" w:cs="Arial"/>
          <w:sz w:val="24"/>
          <w:szCs w:val="24"/>
        </w:rPr>
        <w:t xml:space="preserve">broj </w:t>
      </w:r>
      <w:r w:rsidR="000B4400">
        <w:rPr>
          <w:rFonts w:ascii="Arial" w:hAnsi="Arial" w:cs="Arial"/>
          <w:sz w:val="24"/>
          <w:szCs w:val="24"/>
        </w:rPr>
        <w:t>Pp-</w:t>
      </w:r>
      <w:r w:rsidR="00934291">
        <w:rPr>
          <w:rFonts w:ascii="Arial" w:hAnsi="Arial" w:cs="Arial"/>
          <w:sz w:val="24"/>
          <w:szCs w:val="24"/>
        </w:rPr>
        <w:t>427</w:t>
      </w:r>
      <w:r w:rsidR="008B4005">
        <w:rPr>
          <w:rFonts w:ascii="Arial" w:hAnsi="Arial" w:cs="Arial"/>
          <w:sz w:val="24"/>
          <w:szCs w:val="24"/>
        </w:rPr>
        <w:t>/202</w:t>
      </w:r>
      <w:r w:rsidR="00934291">
        <w:rPr>
          <w:rFonts w:ascii="Arial" w:hAnsi="Arial" w:cs="Arial"/>
          <w:sz w:val="24"/>
          <w:szCs w:val="24"/>
        </w:rPr>
        <w:t>6</w:t>
      </w:r>
      <w:r w:rsidR="008B4005">
        <w:rPr>
          <w:rFonts w:ascii="Arial" w:hAnsi="Arial" w:cs="Arial"/>
          <w:sz w:val="24"/>
          <w:szCs w:val="24"/>
        </w:rPr>
        <w:t>-</w:t>
      </w:r>
      <w:r w:rsidR="00934291">
        <w:rPr>
          <w:rFonts w:ascii="Arial" w:hAnsi="Arial" w:cs="Arial"/>
          <w:sz w:val="24"/>
          <w:szCs w:val="24"/>
        </w:rPr>
        <w:t>10</w:t>
      </w:r>
      <w:r w:rsidRPr="00540413" w:rsidR="00265152">
        <w:rPr>
          <w:rFonts w:ascii="Arial" w:hAnsi="Arial" w:cs="Arial"/>
          <w:sz w:val="24"/>
          <w:szCs w:val="24"/>
        </w:rPr>
        <w:t xml:space="preserve"> od</w:t>
      </w:r>
      <w:r w:rsidR="007A3035">
        <w:rPr>
          <w:rFonts w:ascii="Arial" w:hAnsi="Arial" w:cs="Arial"/>
          <w:sz w:val="24"/>
          <w:szCs w:val="24"/>
        </w:rPr>
        <w:t xml:space="preserve"> </w:t>
      </w:r>
      <w:r w:rsidR="00934291">
        <w:rPr>
          <w:rFonts w:ascii="Arial" w:hAnsi="Arial" w:cs="Arial"/>
          <w:sz w:val="24"/>
          <w:szCs w:val="24"/>
        </w:rPr>
        <w:t>13</w:t>
      </w:r>
      <w:r w:rsidR="00440688">
        <w:rPr>
          <w:rFonts w:ascii="Arial" w:hAnsi="Arial" w:cs="Arial"/>
          <w:sz w:val="24"/>
          <w:szCs w:val="24"/>
        </w:rPr>
        <w:t xml:space="preserve">. </w:t>
      </w:r>
      <w:r w:rsidR="00934291">
        <w:rPr>
          <w:rFonts w:ascii="Arial" w:hAnsi="Arial" w:cs="Arial"/>
          <w:sz w:val="24"/>
          <w:szCs w:val="24"/>
        </w:rPr>
        <w:t>travnja</w:t>
      </w:r>
      <w:r w:rsidR="00440688">
        <w:rPr>
          <w:rFonts w:ascii="Arial" w:hAnsi="Arial" w:cs="Arial"/>
          <w:sz w:val="24"/>
          <w:szCs w:val="24"/>
        </w:rPr>
        <w:t xml:space="preserve"> 202</w:t>
      </w:r>
      <w:r w:rsidR="0011191C">
        <w:rPr>
          <w:rFonts w:ascii="Arial" w:hAnsi="Arial" w:cs="Arial"/>
          <w:sz w:val="24"/>
          <w:szCs w:val="24"/>
        </w:rPr>
        <w:t>6</w:t>
      </w:r>
      <w:r w:rsidRPr="00540413" w:rsidR="00451966">
        <w:rPr>
          <w:rFonts w:ascii="Arial" w:hAnsi="Arial" w:cs="Arial"/>
          <w:sz w:val="24"/>
          <w:szCs w:val="24"/>
        </w:rPr>
        <w:t>.</w:t>
      </w:r>
      <w:r w:rsidRPr="00540413" w:rsidR="00AA7B2A">
        <w:rPr>
          <w:rFonts w:ascii="Arial" w:hAnsi="Arial" w:cs="Arial"/>
          <w:sz w:val="24"/>
          <w:szCs w:val="24"/>
        </w:rPr>
        <w:t xml:space="preserve"> </w:t>
      </w:r>
      <w:r w:rsidR="0011191C">
        <w:rPr>
          <w:rFonts w:ascii="Arial" w:hAnsi="Arial" w:cs="Arial"/>
          <w:sz w:val="24"/>
          <w:szCs w:val="24"/>
        </w:rPr>
        <w:t xml:space="preserve">   </w:t>
      </w:r>
      <w:r w:rsidR="00BD1D7A">
        <w:rPr>
          <w:rFonts w:ascii="Arial" w:hAnsi="Arial" w:cs="Arial"/>
          <w:sz w:val="24"/>
          <w:szCs w:val="24"/>
        </w:rPr>
        <w:tab/>
      </w:r>
      <w:r w:rsidR="00440688">
        <w:rPr>
          <w:rFonts w:ascii="Arial" w:hAnsi="Arial" w:cs="Arial"/>
          <w:sz w:val="24"/>
          <w:szCs w:val="24"/>
        </w:rPr>
        <w:tab/>
      </w:r>
      <w:r w:rsidRPr="00540413" w:rsidR="00D75691">
        <w:rPr>
          <w:rFonts w:ascii="Arial" w:hAnsi="Arial" w:cs="Arial"/>
          <w:sz w:val="24"/>
          <w:szCs w:val="24"/>
        </w:rPr>
        <w:t>s</w:t>
      </w:r>
      <w:r w:rsidR="00C22E6F">
        <w:rPr>
          <w:rFonts w:ascii="Arial" w:hAnsi="Arial" w:cs="Arial"/>
          <w:sz w:val="24"/>
          <w:szCs w:val="24"/>
        </w:rPr>
        <w:t>t</w:t>
      </w:r>
      <w:r w:rsidRPr="00540413" w:rsidR="00D75691">
        <w:rPr>
          <w:rFonts w:ascii="Arial" w:hAnsi="Arial" w:cs="Arial"/>
          <w:sz w:val="24"/>
          <w:szCs w:val="24"/>
        </w:rPr>
        <w:t>r.</w:t>
      </w:r>
      <w:r w:rsidRPr="00540413" w:rsidR="00AA7B2A">
        <w:rPr>
          <w:rFonts w:ascii="Arial" w:hAnsi="Arial" w:cs="Arial"/>
          <w:sz w:val="24"/>
          <w:szCs w:val="24"/>
        </w:rPr>
        <w:t xml:space="preserve"> </w:t>
      </w:r>
      <w:r w:rsidR="00934291">
        <w:rPr>
          <w:rFonts w:ascii="Arial" w:hAnsi="Arial" w:cs="Arial"/>
          <w:sz w:val="24"/>
          <w:szCs w:val="24"/>
        </w:rPr>
        <w:t>23</w:t>
      </w:r>
      <w:r w:rsidR="007B5280">
        <w:rPr>
          <w:rFonts w:ascii="Arial" w:hAnsi="Arial" w:cs="Arial"/>
          <w:sz w:val="24"/>
          <w:szCs w:val="24"/>
        </w:rPr>
        <w:t>-</w:t>
      </w:r>
      <w:r w:rsidR="00934291">
        <w:rPr>
          <w:rFonts w:ascii="Arial" w:hAnsi="Arial" w:cs="Arial"/>
          <w:sz w:val="24"/>
          <w:szCs w:val="24"/>
        </w:rPr>
        <w:t>28</w:t>
      </w:r>
    </w:p>
    <w:p w:rsidRPr="00540413" w:rsidR="00AA7B2A" w:rsidP="00AA7B2A" w:rsidRDefault="00AA7B2A" w14:paraId="4E59FD39" w14:textId="77777777">
      <w:pPr>
        <w:ind w:left="0"/>
        <w:rPr>
          <w:rFonts w:ascii="Arial" w:hAnsi="Arial" w:cs="Arial"/>
          <w:sz w:val="24"/>
          <w:szCs w:val="24"/>
        </w:rPr>
      </w:pPr>
    </w:p>
    <w:p w:rsidRPr="00540413" w:rsidR="0032164C" w:rsidP="00A406E4" w:rsidRDefault="009B6E6F" w14:paraId="6D544035" w14:textId="77777777">
      <w:pPr>
        <w:ind w:left="0" w:right="-709"/>
        <w:rPr>
          <w:rFonts w:ascii="Arial" w:hAnsi="Arial" w:cs="Arial"/>
          <w:sz w:val="24"/>
          <w:szCs w:val="24"/>
        </w:rPr>
      </w:pPr>
      <w:r w:rsidRPr="00540413">
        <w:rPr>
          <w:rFonts w:ascii="Arial" w:hAnsi="Arial" w:cs="Arial"/>
          <w:sz w:val="24"/>
          <w:szCs w:val="24"/>
        </w:rPr>
        <w:t xml:space="preserve"> Tk</w:t>
      </w:r>
      <w:r w:rsidRPr="00540413" w:rsidR="00AA7B2A">
        <w:rPr>
          <w:rFonts w:ascii="Arial" w:hAnsi="Arial" w:cs="Arial"/>
          <w:sz w:val="24"/>
          <w:szCs w:val="24"/>
        </w:rPr>
        <w:t>o i kada je izjavio žalbu:</w:t>
      </w:r>
      <w:r w:rsidRPr="00540413" w:rsidR="00614466">
        <w:rPr>
          <w:rFonts w:ascii="Arial" w:hAnsi="Arial" w:cs="Arial"/>
          <w:sz w:val="24"/>
          <w:szCs w:val="24"/>
        </w:rPr>
        <w:t xml:space="preserve"> </w:t>
      </w:r>
    </w:p>
    <w:p w:rsidR="00F1467E" w:rsidP="00FA2C7D" w:rsidRDefault="008F6C92" w14:paraId="54301C8D" w14:textId="77777777">
      <w:pPr>
        <w:ind w:left="0" w:right="-709"/>
        <w:rPr>
          <w:rFonts w:ascii="Arial" w:hAnsi="Arial" w:cs="Arial"/>
          <w:sz w:val="24"/>
          <w:szCs w:val="24"/>
        </w:rPr>
      </w:pPr>
      <w:r w:rsidRPr="00540413">
        <w:rPr>
          <w:rFonts w:ascii="Arial" w:hAnsi="Arial" w:cs="Arial"/>
          <w:sz w:val="24"/>
          <w:szCs w:val="24"/>
        </w:rPr>
        <w:tab/>
      </w:r>
      <w:r w:rsidR="00AC1CB4">
        <w:rPr>
          <w:rFonts w:ascii="Arial" w:hAnsi="Arial" w:cs="Arial"/>
          <w:sz w:val="24"/>
          <w:szCs w:val="24"/>
        </w:rPr>
        <w:t xml:space="preserve">ovlašteni tužitelj PP </w:t>
      </w:r>
      <w:r w:rsidR="00934291">
        <w:rPr>
          <w:rFonts w:ascii="Arial" w:hAnsi="Arial" w:cs="Arial"/>
          <w:sz w:val="24"/>
          <w:szCs w:val="24"/>
        </w:rPr>
        <w:t>Ivanec</w:t>
      </w:r>
      <w:r w:rsidR="00474BC0">
        <w:rPr>
          <w:rFonts w:ascii="Arial" w:hAnsi="Arial" w:cs="Arial"/>
          <w:sz w:val="24"/>
          <w:szCs w:val="24"/>
        </w:rPr>
        <w:t>,</w:t>
      </w:r>
      <w:r w:rsidR="00440688">
        <w:rPr>
          <w:rFonts w:ascii="Arial" w:hAnsi="Arial" w:cs="Arial"/>
          <w:sz w:val="24"/>
          <w:szCs w:val="24"/>
        </w:rPr>
        <w:t xml:space="preserve"> </w:t>
      </w:r>
      <w:r w:rsidR="007A3035">
        <w:rPr>
          <w:rFonts w:ascii="Arial" w:hAnsi="Arial" w:cs="Arial"/>
          <w:sz w:val="24"/>
          <w:szCs w:val="24"/>
        </w:rPr>
        <w:t>2</w:t>
      </w:r>
      <w:r w:rsidR="00934291">
        <w:rPr>
          <w:rFonts w:ascii="Arial" w:hAnsi="Arial" w:cs="Arial"/>
          <w:sz w:val="24"/>
          <w:szCs w:val="24"/>
        </w:rPr>
        <w:t>3</w:t>
      </w:r>
      <w:r w:rsidR="00440688">
        <w:rPr>
          <w:rFonts w:ascii="Arial" w:hAnsi="Arial" w:cs="Arial"/>
          <w:sz w:val="24"/>
          <w:szCs w:val="24"/>
        </w:rPr>
        <w:t xml:space="preserve">. </w:t>
      </w:r>
      <w:r w:rsidR="00C22E6F">
        <w:rPr>
          <w:rFonts w:ascii="Arial" w:hAnsi="Arial" w:cs="Arial"/>
          <w:sz w:val="24"/>
          <w:szCs w:val="24"/>
        </w:rPr>
        <w:t>travnja</w:t>
      </w:r>
      <w:r w:rsidR="00440688">
        <w:rPr>
          <w:rFonts w:ascii="Arial" w:hAnsi="Arial" w:cs="Arial"/>
          <w:sz w:val="24"/>
          <w:szCs w:val="24"/>
        </w:rPr>
        <w:t xml:space="preserve"> 202</w:t>
      </w:r>
      <w:r w:rsidR="0011191C">
        <w:rPr>
          <w:rFonts w:ascii="Arial" w:hAnsi="Arial" w:cs="Arial"/>
          <w:sz w:val="24"/>
          <w:szCs w:val="24"/>
        </w:rPr>
        <w:t>6</w:t>
      </w:r>
      <w:r w:rsidR="00440688">
        <w:rPr>
          <w:rFonts w:ascii="Arial" w:hAnsi="Arial" w:cs="Arial"/>
          <w:sz w:val="24"/>
          <w:szCs w:val="24"/>
        </w:rPr>
        <w:t>.</w:t>
      </w:r>
      <w:r w:rsidR="00474BC0">
        <w:rPr>
          <w:rFonts w:ascii="Arial" w:hAnsi="Arial" w:cs="Arial"/>
          <w:sz w:val="24"/>
          <w:szCs w:val="24"/>
        </w:rPr>
        <w:tab/>
      </w:r>
      <w:r w:rsidR="00FA2C7D">
        <w:rPr>
          <w:rFonts w:ascii="Arial" w:hAnsi="Arial" w:cs="Arial"/>
          <w:sz w:val="24"/>
          <w:szCs w:val="24"/>
        </w:rPr>
        <w:t xml:space="preserve">    </w:t>
      </w:r>
      <w:r w:rsidR="00C22E6F">
        <w:rPr>
          <w:rFonts w:ascii="Arial" w:hAnsi="Arial" w:cs="Arial"/>
          <w:sz w:val="24"/>
          <w:szCs w:val="24"/>
        </w:rPr>
        <w:t xml:space="preserve">            </w:t>
      </w:r>
      <w:r w:rsidR="00FA2C7D">
        <w:rPr>
          <w:rFonts w:ascii="Arial" w:hAnsi="Arial" w:cs="Arial"/>
          <w:sz w:val="24"/>
          <w:szCs w:val="24"/>
        </w:rPr>
        <w:t xml:space="preserve">        </w:t>
      </w:r>
      <w:r w:rsidR="00F5143E">
        <w:rPr>
          <w:rFonts w:ascii="Arial" w:hAnsi="Arial" w:cs="Arial"/>
          <w:sz w:val="24"/>
          <w:szCs w:val="24"/>
        </w:rPr>
        <w:t xml:space="preserve">str. </w:t>
      </w:r>
      <w:r w:rsidR="00934291">
        <w:rPr>
          <w:rFonts w:ascii="Arial" w:hAnsi="Arial" w:cs="Arial"/>
          <w:sz w:val="24"/>
          <w:szCs w:val="24"/>
        </w:rPr>
        <w:t>29</w:t>
      </w:r>
      <w:r w:rsidR="007B5280">
        <w:rPr>
          <w:rFonts w:ascii="Arial" w:hAnsi="Arial" w:cs="Arial"/>
          <w:sz w:val="24"/>
          <w:szCs w:val="24"/>
        </w:rPr>
        <w:t>-</w:t>
      </w:r>
      <w:r w:rsidR="00934291">
        <w:rPr>
          <w:rFonts w:ascii="Arial" w:hAnsi="Arial" w:cs="Arial"/>
          <w:sz w:val="24"/>
          <w:szCs w:val="24"/>
        </w:rPr>
        <w:t>31</w:t>
      </w:r>
    </w:p>
    <w:p w:rsidR="0054306E" w:rsidP="00FA2C7D" w:rsidRDefault="0054306E" w14:paraId="54C42B42" w14:textId="77777777">
      <w:pPr>
        <w:ind w:left="0" w:right="-709"/>
        <w:rPr>
          <w:rFonts w:ascii="Arial" w:hAnsi="Arial" w:cs="Arial"/>
          <w:sz w:val="24"/>
          <w:szCs w:val="24"/>
        </w:rPr>
      </w:pPr>
    </w:p>
    <w:p w:rsidRPr="00540413" w:rsidR="00821555" w:rsidP="009F5707" w:rsidRDefault="000B4400" w14:paraId="04BC5B3F" w14:textId="77777777">
      <w:pPr>
        <w:tabs>
          <w:tab w:val="left" w:pos="708"/>
          <w:tab w:val="left" w:pos="1416"/>
          <w:tab w:val="left" w:pos="8157"/>
        </w:tabs>
        <w:ind w:left="0" w:right="-993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9F5707">
        <w:rPr>
          <w:rFonts w:ascii="Arial" w:hAnsi="Arial" w:cs="Arial"/>
          <w:b/>
          <w:sz w:val="24"/>
          <w:szCs w:val="24"/>
        </w:rPr>
        <w:tab/>
      </w:r>
    </w:p>
    <w:p w:rsidRPr="00540413" w:rsidR="0032164C" w:rsidP="002B69F7" w:rsidRDefault="00AA7B2A" w14:paraId="49053250" w14:textId="77777777">
      <w:pPr>
        <w:ind w:left="0" w:right="-993"/>
        <w:rPr>
          <w:rFonts w:ascii="Arial" w:hAnsi="Arial" w:cs="Arial"/>
          <w:sz w:val="24"/>
          <w:szCs w:val="24"/>
          <w:u w:val="single"/>
        </w:rPr>
      </w:pPr>
      <w:r w:rsidRPr="00540413">
        <w:rPr>
          <w:rFonts w:ascii="Arial" w:hAnsi="Arial" w:cs="Arial"/>
          <w:sz w:val="24"/>
          <w:szCs w:val="24"/>
        </w:rPr>
        <w:t>Kada je pobijana odluka dostavljena podnositelju žalbe:</w:t>
      </w:r>
      <w:r w:rsidRPr="00540413" w:rsidR="0099581F">
        <w:rPr>
          <w:rFonts w:ascii="Arial" w:hAnsi="Arial" w:cs="Arial"/>
          <w:sz w:val="24"/>
          <w:szCs w:val="24"/>
        </w:rPr>
        <w:t xml:space="preserve"> </w:t>
      </w:r>
      <w:r w:rsidRPr="00540413" w:rsidR="000E1F77">
        <w:rPr>
          <w:rFonts w:ascii="Arial" w:hAnsi="Arial" w:cs="Arial"/>
          <w:sz w:val="24"/>
          <w:szCs w:val="24"/>
          <w:u w:val="single"/>
        </w:rPr>
        <w:t xml:space="preserve"> </w:t>
      </w:r>
    </w:p>
    <w:p w:rsidR="00142292" w:rsidP="00142292" w:rsidRDefault="0032164C" w14:paraId="67680A44" w14:textId="77777777">
      <w:pPr>
        <w:ind w:left="0" w:right="-993"/>
        <w:rPr>
          <w:rFonts w:ascii="Arial" w:hAnsi="Arial" w:cs="Arial"/>
          <w:sz w:val="24"/>
          <w:szCs w:val="24"/>
        </w:rPr>
      </w:pPr>
      <w:r w:rsidRPr="00540413">
        <w:rPr>
          <w:rFonts w:ascii="Arial" w:hAnsi="Arial" w:cs="Arial"/>
          <w:sz w:val="24"/>
          <w:szCs w:val="24"/>
        </w:rPr>
        <w:tab/>
      </w:r>
      <w:r w:rsidR="00AC1CB4">
        <w:rPr>
          <w:rFonts w:ascii="Arial" w:hAnsi="Arial" w:cs="Arial"/>
          <w:sz w:val="24"/>
          <w:szCs w:val="24"/>
        </w:rPr>
        <w:t>tužitelju</w:t>
      </w:r>
      <w:r w:rsidR="00FA2C7D">
        <w:rPr>
          <w:rFonts w:ascii="Arial" w:hAnsi="Arial" w:cs="Arial"/>
          <w:sz w:val="24"/>
          <w:szCs w:val="24"/>
        </w:rPr>
        <w:t xml:space="preserve"> </w:t>
      </w:r>
      <w:r w:rsidR="00ED02F2">
        <w:rPr>
          <w:rFonts w:ascii="Arial" w:hAnsi="Arial" w:cs="Arial"/>
          <w:sz w:val="24"/>
          <w:szCs w:val="24"/>
        </w:rPr>
        <w:t xml:space="preserve"> </w:t>
      </w:r>
      <w:r w:rsidR="006720EA">
        <w:rPr>
          <w:rFonts w:ascii="Arial" w:hAnsi="Arial" w:cs="Arial"/>
          <w:sz w:val="24"/>
          <w:szCs w:val="24"/>
        </w:rPr>
        <w:t xml:space="preserve">– </w:t>
      </w:r>
      <w:r w:rsidR="00AC1CB4">
        <w:rPr>
          <w:rFonts w:ascii="Arial" w:hAnsi="Arial" w:cs="Arial"/>
          <w:sz w:val="24"/>
          <w:szCs w:val="24"/>
        </w:rPr>
        <w:t>1</w:t>
      </w:r>
      <w:r w:rsidR="007A3035">
        <w:rPr>
          <w:rFonts w:ascii="Arial" w:hAnsi="Arial" w:cs="Arial"/>
          <w:sz w:val="24"/>
          <w:szCs w:val="24"/>
        </w:rPr>
        <w:t>7</w:t>
      </w:r>
      <w:r w:rsidR="007B5280">
        <w:rPr>
          <w:rFonts w:ascii="Arial" w:hAnsi="Arial" w:cs="Arial"/>
          <w:sz w:val="24"/>
          <w:szCs w:val="24"/>
        </w:rPr>
        <w:t xml:space="preserve">. </w:t>
      </w:r>
      <w:r w:rsidR="00563386">
        <w:rPr>
          <w:rFonts w:ascii="Arial" w:hAnsi="Arial" w:cs="Arial"/>
          <w:sz w:val="24"/>
          <w:szCs w:val="24"/>
        </w:rPr>
        <w:t>travnja</w:t>
      </w:r>
      <w:r w:rsidR="00E047AF">
        <w:rPr>
          <w:rFonts w:ascii="Arial" w:hAnsi="Arial" w:cs="Arial"/>
          <w:sz w:val="24"/>
          <w:szCs w:val="24"/>
        </w:rPr>
        <w:t xml:space="preserve"> 202</w:t>
      </w:r>
      <w:r w:rsidR="0011191C">
        <w:rPr>
          <w:rFonts w:ascii="Arial" w:hAnsi="Arial" w:cs="Arial"/>
          <w:sz w:val="24"/>
          <w:szCs w:val="24"/>
        </w:rPr>
        <w:t>6</w:t>
      </w:r>
      <w:r w:rsidR="006720EA">
        <w:rPr>
          <w:rFonts w:ascii="Arial" w:hAnsi="Arial" w:cs="Arial"/>
          <w:sz w:val="24"/>
          <w:szCs w:val="24"/>
        </w:rPr>
        <w:t>.</w:t>
      </w:r>
    </w:p>
    <w:p w:rsidR="00047C0A" w:rsidP="00047C0A" w:rsidRDefault="00047C0A" w14:paraId="1D5EBF6D" w14:textId="77777777">
      <w:pPr>
        <w:ind w:left="0" w:right="-993"/>
        <w:rPr>
          <w:rFonts w:ascii="Arial" w:hAnsi="Arial" w:cs="Arial"/>
          <w:sz w:val="24"/>
          <w:szCs w:val="24"/>
        </w:rPr>
      </w:pPr>
    </w:p>
    <w:p w:rsidR="003D3BDC" w:rsidP="00047C0A" w:rsidRDefault="003D3BDC" w14:paraId="56E28194" w14:textId="77777777">
      <w:pPr>
        <w:ind w:left="0" w:right="-993"/>
        <w:rPr>
          <w:rFonts w:ascii="Arial" w:hAnsi="Arial" w:cs="Arial"/>
          <w:sz w:val="24"/>
          <w:szCs w:val="24"/>
        </w:rPr>
      </w:pPr>
    </w:p>
    <w:p w:rsidR="00A17A06" w:rsidP="00142292" w:rsidRDefault="00540413" w14:paraId="4A91E175" w14:textId="77777777">
      <w:pPr>
        <w:ind w:left="0" w:right="-993"/>
        <w:rPr>
          <w:rFonts w:ascii="Arial" w:hAnsi="Arial" w:cs="Arial"/>
          <w:spacing w:val="0"/>
          <w:sz w:val="24"/>
          <w:szCs w:val="24"/>
        </w:rPr>
      </w:pPr>
      <w:r w:rsidRPr="00540413">
        <w:rPr>
          <w:rFonts w:ascii="Arial" w:hAnsi="Arial" w:cs="Arial"/>
          <w:spacing w:val="0"/>
          <w:sz w:val="24"/>
          <w:szCs w:val="24"/>
        </w:rPr>
        <w:t>Prilažu se: spis, prijepis pobijane odluke, žalba i dostavnice koje se nalaze u spisu.</w:t>
      </w:r>
    </w:p>
    <w:p w:rsidRPr="00540413" w:rsidR="00980917" w:rsidP="00142292" w:rsidRDefault="00980917" w14:paraId="59832569" w14:textId="77777777">
      <w:pPr>
        <w:ind w:left="0" w:right="-993"/>
        <w:rPr>
          <w:rFonts w:ascii="Arial" w:hAnsi="Arial" w:cs="Arial"/>
          <w:sz w:val="24"/>
          <w:szCs w:val="24"/>
        </w:rPr>
      </w:pPr>
    </w:p>
    <w:p w:rsidRPr="00980917" w:rsidR="00980917" w:rsidP="00980917" w:rsidRDefault="00980917" w14:paraId="173F1A2B" w14:textId="77777777">
      <w:pPr>
        <w:ind w:left="0"/>
        <w:rPr>
          <w:rFonts w:ascii="Arial" w:hAnsi="Arial" w:cs="Arial"/>
          <w:sz w:val="24"/>
          <w:szCs w:val="24"/>
        </w:rPr>
      </w:pPr>
      <w:r w:rsidRPr="00980917">
        <w:rPr>
          <w:rFonts w:ascii="Arial" w:hAnsi="Arial" w:cs="Arial"/>
          <w:sz w:val="24"/>
          <w:szCs w:val="24"/>
        </w:rPr>
        <w:t>Objašnjenje o navodima žalbe u pogledu odredaba postupka:</w:t>
      </w:r>
    </w:p>
    <w:p w:rsidR="00ED02F2" w:rsidP="00ED02F2" w:rsidRDefault="00ED02F2" w14:paraId="6ADBA21C" w14:textId="77777777">
      <w:pPr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>zbog povrede odredaba materijalnog prava</w:t>
      </w:r>
    </w:p>
    <w:p w:rsidR="00E047AF" w:rsidP="00ED02F2" w:rsidRDefault="00E047AF" w14:paraId="06E6F8BF" w14:textId="77777777">
      <w:pPr>
        <w:ind w:left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ab/>
        <w:t xml:space="preserve">zbog </w:t>
      </w:r>
      <w:r w:rsidR="00286C5E">
        <w:rPr>
          <w:rFonts w:ascii="Arial" w:hAnsi="Arial" w:cs="Arial"/>
          <w:sz w:val="24"/>
          <w:szCs w:val="24"/>
        </w:rPr>
        <w:t>odluke o prekršajnim sankcijama</w:t>
      </w:r>
    </w:p>
    <w:p w:rsidR="00ED02F2" w:rsidP="00ED02F2" w:rsidRDefault="00ED02F2" w14:paraId="65E17281" w14:textId="77777777">
      <w:pPr>
        <w:ind w:left="0"/>
        <w:rPr>
          <w:rFonts w:ascii="Arial" w:hAnsi="Arial" w:cs="Arial"/>
          <w:sz w:val="24"/>
          <w:szCs w:val="24"/>
        </w:rPr>
      </w:pPr>
    </w:p>
    <w:p w:rsidRPr="00540413" w:rsidR="00540413" w:rsidP="00AA7B2A" w:rsidRDefault="00540413" w14:paraId="14F2A4C5" w14:textId="77777777">
      <w:pPr>
        <w:ind w:left="0"/>
        <w:rPr>
          <w:rFonts w:ascii="Arial" w:hAnsi="Arial" w:cs="Arial"/>
          <w:sz w:val="24"/>
          <w:szCs w:val="24"/>
        </w:rPr>
      </w:pPr>
    </w:p>
    <w:p w:rsidRPr="00540413" w:rsidR="00E515FC" w:rsidP="00350E7C" w:rsidRDefault="00800E75" w14:paraId="3BA7CE3E" w14:textId="77777777">
      <w:pPr>
        <w:ind w:left="0"/>
        <w:jc w:val="center"/>
        <w:rPr>
          <w:rFonts w:ascii="Arial" w:hAnsi="Arial" w:cs="Arial"/>
          <w:sz w:val="24"/>
          <w:szCs w:val="24"/>
        </w:rPr>
      </w:pPr>
      <w:r w:rsidRPr="00540413">
        <w:rPr>
          <w:rFonts w:ascii="Arial" w:hAnsi="Arial" w:cs="Arial"/>
          <w:sz w:val="24"/>
          <w:szCs w:val="24"/>
        </w:rPr>
        <w:t>Varaždin</w:t>
      </w:r>
      <w:r w:rsidR="008B1286">
        <w:rPr>
          <w:rFonts w:ascii="Arial" w:hAnsi="Arial" w:cs="Arial"/>
          <w:sz w:val="24"/>
          <w:szCs w:val="24"/>
        </w:rPr>
        <w:t xml:space="preserve">, </w:t>
      </w:r>
      <w:r w:rsidR="00AC1CB4">
        <w:rPr>
          <w:rFonts w:ascii="Arial" w:hAnsi="Arial" w:cs="Arial"/>
          <w:sz w:val="24"/>
          <w:szCs w:val="24"/>
        </w:rPr>
        <w:t>28</w:t>
      </w:r>
      <w:r w:rsidR="00286C5E">
        <w:rPr>
          <w:rFonts w:ascii="Arial" w:hAnsi="Arial" w:cs="Arial"/>
          <w:sz w:val="24"/>
          <w:szCs w:val="24"/>
        </w:rPr>
        <w:t>. travnja</w:t>
      </w:r>
      <w:r w:rsidR="00E047AF">
        <w:rPr>
          <w:rFonts w:ascii="Arial" w:hAnsi="Arial" w:cs="Arial"/>
          <w:sz w:val="24"/>
          <w:szCs w:val="24"/>
        </w:rPr>
        <w:t xml:space="preserve"> 202</w:t>
      </w:r>
      <w:r w:rsidR="0011191C">
        <w:rPr>
          <w:rFonts w:ascii="Arial" w:hAnsi="Arial" w:cs="Arial"/>
          <w:sz w:val="24"/>
          <w:szCs w:val="24"/>
        </w:rPr>
        <w:t>6</w:t>
      </w:r>
      <w:r w:rsidR="00350E7C">
        <w:rPr>
          <w:rFonts w:ascii="Arial" w:hAnsi="Arial" w:cs="Arial"/>
          <w:sz w:val="24"/>
          <w:szCs w:val="24"/>
        </w:rPr>
        <w:t>.</w:t>
      </w:r>
    </w:p>
    <w:p w:rsidR="00EE5D5E" w:rsidP="00D90CA2" w:rsidRDefault="00EE5D5E" w14:paraId="2F9FEE9A" w14:textId="77777777">
      <w:pPr>
        <w:ind w:left="4956" w:firstLine="6"/>
        <w:jc w:val="center"/>
        <w:rPr>
          <w:rFonts w:ascii="Arial" w:hAnsi="Arial" w:cs="Arial"/>
          <w:sz w:val="24"/>
          <w:szCs w:val="24"/>
        </w:rPr>
      </w:pPr>
    </w:p>
    <w:p w:rsidR="0011191C" w:rsidP="00D90CA2" w:rsidRDefault="0011191C" w14:paraId="259147C3" w14:textId="77777777">
      <w:pPr>
        <w:ind w:left="4956" w:firstLine="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Sudac:</w:t>
      </w:r>
    </w:p>
    <w:p w:rsidR="0011191C" w:rsidP="00D90CA2" w:rsidRDefault="0011191C" w14:paraId="517AD80F" w14:textId="77777777">
      <w:pPr>
        <w:ind w:left="4956" w:firstLine="6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Miro Jalševec</w:t>
      </w:r>
    </w:p>
    <w:p w:rsidR="008743F9" w:rsidP="00D90CA2" w:rsidRDefault="008743F9" w14:paraId="70BF9794" w14:textId="77777777">
      <w:pPr>
        <w:ind w:left="4956"/>
        <w:jc w:val="center"/>
        <w:rPr>
          <w:rFonts w:ascii="Arial" w:hAnsi="Arial" w:cs="Arial"/>
          <w:sz w:val="24"/>
          <w:szCs w:val="24"/>
        </w:rPr>
      </w:pPr>
    </w:p>
    <w:p w:rsidR="00E92917" w:rsidP="00ED02F2" w:rsidRDefault="00E92917" w14:paraId="01270AB2" w14:textId="77777777">
      <w:pPr>
        <w:ind w:left="0"/>
        <w:jc w:val="both"/>
        <w:rPr>
          <w:rFonts w:ascii="Arial" w:hAnsi="Arial" w:cs="Arial"/>
          <w:sz w:val="24"/>
          <w:szCs w:val="24"/>
        </w:rPr>
      </w:pPr>
    </w:p>
    <w:p w:rsidR="00E92917" w:rsidP="00ED02F2" w:rsidRDefault="00E92917" w14:paraId="51D200F1" w14:textId="77777777">
      <w:pPr>
        <w:ind w:left="0"/>
        <w:jc w:val="both"/>
        <w:rPr>
          <w:rFonts w:ascii="Arial" w:hAnsi="Arial" w:cs="Arial"/>
          <w:sz w:val="24"/>
          <w:szCs w:val="24"/>
        </w:rPr>
      </w:pPr>
    </w:p>
    <w:p w:rsidR="00BA2DDF" w:rsidP="00ED02F2" w:rsidRDefault="00ED02F2" w14:paraId="007AF2D3" w14:textId="77777777">
      <w:pPr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tome obavijest:</w:t>
      </w:r>
    </w:p>
    <w:p w:rsidR="00AC1CB4" w:rsidP="00AC1CB4" w:rsidRDefault="00AC1CB4" w14:paraId="07C23C5B" w14:textId="77777777">
      <w:pPr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Okrivljeni: </w:t>
      </w:r>
      <w:r w:rsidR="00934291">
        <w:rPr>
          <w:rFonts w:ascii="Arial" w:hAnsi="Arial" w:cs="Arial"/>
          <w:sz w:val="24"/>
          <w:szCs w:val="24"/>
        </w:rPr>
        <w:t>Stjepan Kapustić, Kamenički Vrhovec 26</w:t>
      </w:r>
    </w:p>
    <w:p w:rsidR="00AC1CB4" w:rsidP="00AC1CB4" w:rsidRDefault="00AC1CB4" w14:paraId="41922F46" w14:textId="77777777">
      <w:pPr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Branitelj: </w:t>
      </w:r>
      <w:r w:rsidR="00934291">
        <w:rPr>
          <w:rFonts w:ascii="Arial" w:hAnsi="Arial" w:cs="Arial"/>
          <w:sz w:val="24"/>
          <w:szCs w:val="24"/>
        </w:rPr>
        <w:t>Ivan Kapustić, odvjetnik iz Ivanca</w:t>
      </w:r>
    </w:p>
    <w:p w:rsidR="00563386" w:rsidP="00AC1CB4" w:rsidRDefault="00AC1CB4" w14:paraId="202C68F6" w14:textId="77777777">
      <w:pPr>
        <w:ind w:lef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</w:p>
    <w:sectPr w:rsidR="005633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31805"/>
    <w:multiLevelType w:val="hybridMultilevel"/>
    <w:tmpl w:val="BE22C2F4"/>
    <w:lvl w:ilvl="0" w:tplc="E37CB546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10B41D0"/>
    <w:multiLevelType w:val="hybridMultilevel"/>
    <w:tmpl w:val="C2CCC81E"/>
    <w:lvl w:ilvl="0" w:tplc="D37612C0">
      <w:start w:val="2"/>
      <w:numFmt w:val="bullet"/>
      <w:lvlText w:val="-"/>
      <w:lvlJc w:val="left"/>
      <w:pPr>
        <w:ind w:left="219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9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6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3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0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7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5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2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950" w:hanging="360"/>
      </w:pPr>
      <w:rPr>
        <w:rFonts w:hint="default" w:ascii="Wingdings" w:hAnsi="Wingdings"/>
      </w:rPr>
    </w:lvl>
  </w:abstractNum>
  <w:abstractNum w:abstractNumId="2">
    <w:nsid w:val="03063DD7"/>
    <w:multiLevelType w:val="hybridMultilevel"/>
    <w:tmpl w:val="598E01E2"/>
    <w:lvl w:ilvl="0" w:tplc="20DE4102">
      <w:start w:val="1"/>
      <w:numFmt w:val="bullet"/>
      <w:lvlText w:val="-"/>
      <w:lvlJc w:val="left"/>
      <w:pPr>
        <w:ind w:left="1063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8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3" w:hanging="360"/>
      </w:pPr>
      <w:rPr>
        <w:rFonts w:hint="default" w:ascii="Wingdings" w:hAnsi="Wingdings"/>
      </w:rPr>
    </w:lvl>
  </w:abstractNum>
  <w:abstractNum w:abstractNumId="3">
    <w:nsid w:val="045567F8"/>
    <w:multiLevelType w:val="hybridMultilevel"/>
    <w:tmpl w:val="FBAA675A"/>
    <w:lvl w:ilvl="0" w:tplc="4FA4DA02">
      <w:start w:val="1"/>
      <w:numFmt w:val="bullet"/>
      <w:lvlText w:val="-"/>
      <w:lvlJc w:val="left"/>
      <w:pPr>
        <w:ind w:left="178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50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2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4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6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8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0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2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45" w:hanging="360"/>
      </w:pPr>
      <w:rPr>
        <w:rFonts w:hint="default" w:ascii="Wingdings" w:hAnsi="Wingdings"/>
      </w:rPr>
    </w:lvl>
  </w:abstractNum>
  <w:abstractNum w:abstractNumId="4">
    <w:nsid w:val="059A1C26"/>
    <w:multiLevelType w:val="hybridMultilevel"/>
    <w:tmpl w:val="C7CC6D8C"/>
    <w:lvl w:ilvl="0" w:tplc="6DE2106E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099E3580"/>
    <w:multiLevelType w:val="hybridMultilevel"/>
    <w:tmpl w:val="2A94DEE4"/>
    <w:lvl w:ilvl="0" w:tplc="E0885E10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0CAE2C7D"/>
    <w:multiLevelType w:val="hybridMultilevel"/>
    <w:tmpl w:val="34FE7C98"/>
    <w:lvl w:ilvl="0" w:tplc="8DDE05D6">
      <w:start w:val="2"/>
      <w:numFmt w:val="bullet"/>
      <w:lvlText w:val="-"/>
      <w:lvlJc w:val="left"/>
      <w:pPr>
        <w:ind w:left="183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55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7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9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71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3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5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7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90" w:hanging="360"/>
      </w:pPr>
      <w:rPr>
        <w:rFonts w:hint="default" w:ascii="Wingdings" w:hAnsi="Wingdings"/>
      </w:rPr>
    </w:lvl>
  </w:abstractNum>
  <w:abstractNum w:abstractNumId="7">
    <w:nsid w:val="10745B4F"/>
    <w:multiLevelType w:val="hybridMultilevel"/>
    <w:tmpl w:val="10027082"/>
    <w:lvl w:ilvl="0" w:tplc="1EF4BF72">
      <w:start w:val="2"/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8">
    <w:nsid w:val="115B7D52"/>
    <w:multiLevelType w:val="hybridMultilevel"/>
    <w:tmpl w:val="6E4AA06E"/>
    <w:lvl w:ilvl="0" w:tplc="BFAE25B8">
      <w:start w:val="2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9">
    <w:nsid w:val="18925886"/>
    <w:multiLevelType w:val="hybridMultilevel"/>
    <w:tmpl w:val="B3044C5C"/>
    <w:lvl w:ilvl="0" w:tplc="5D6C520A">
      <w:start w:val="34"/>
      <w:numFmt w:val="bullet"/>
      <w:lvlText w:val="-"/>
      <w:lvlJc w:val="left"/>
      <w:pPr>
        <w:ind w:left="107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7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30" w:hanging="360"/>
      </w:pPr>
      <w:rPr>
        <w:rFonts w:hint="default" w:ascii="Wingdings" w:hAnsi="Wingdings"/>
      </w:rPr>
    </w:lvl>
  </w:abstractNum>
  <w:abstractNum w:abstractNumId="10">
    <w:nsid w:val="1BC171ED"/>
    <w:multiLevelType w:val="hybridMultilevel"/>
    <w:tmpl w:val="16921DEC"/>
    <w:lvl w:ilvl="0" w:tplc="20CEE60C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1DD664D0"/>
    <w:multiLevelType w:val="hybridMultilevel"/>
    <w:tmpl w:val="A442F58E"/>
    <w:lvl w:ilvl="0" w:tplc="5262F848">
      <w:numFmt w:val="bullet"/>
      <w:lvlText w:val="-"/>
      <w:lvlJc w:val="left"/>
      <w:pPr>
        <w:ind w:left="1488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2">
    <w:nsid w:val="1EBA7CDC"/>
    <w:multiLevelType w:val="hybridMultilevel"/>
    <w:tmpl w:val="30325BA0"/>
    <w:lvl w:ilvl="0" w:tplc="994EB07C">
      <w:start w:val="22"/>
      <w:numFmt w:val="bullet"/>
      <w:lvlText w:val="-"/>
      <w:lvlJc w:val="left"/>
      <w:pPr>
        <w:ind w:left="1063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78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3" w:hanging="360"/>
      </w:pPr>
      <w:rPr>
        <w:rFonts w:hint="default" w:ascii="Wingdings" w:hAnsi="Wingdings"/>
      </w:rPr>
    </w:lvl>
  </w:abstractNum>
  <w:abstractNum w:abstractNumId="13">
    <w:nsid w:val="1F5414F8"/>
    <w:multiLevelType w:val="hybridMultilevel"/>
    <w:tmpl w:val="09600F56"/>
    <w:lvl w:ilvl="0" w:tplc="33661FEC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4FC02D0"/>
    <w:multiLevelType w:val="hybridMultilevel"/>
    <w:tmpl w:val="3A6808A6"/>
    <w:lvl w:ilvl="0" w:tplc="5BF65396">
      <w:start w:val="2"/>
      <w:numFmt w:val="bullet"/>
      <w:lvlText w:val="-"/>
      <w:lvlJc w:val="left"/>
      <w:pPr>
        <w:ind w:left="183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55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7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9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71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3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5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7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90" w:hanging="360"/>
      </w:pPr>
      <w:rPr>
        <w:rFonts w:hint="default" w:ascii="Wingdings" w:hAnsi="Wingdings"/>
      </w:rPr>
    </w:lvl>
  </w:abstractNum>
  <w:abstractNum w:abstractNumId="15">
    <w:nsid w:val="27077D24"/>
    <w:multiLevelType w:val="hybridMultilevel"/>
    <w:tmpl w:val="A69640E4"/>
    <w:lvl w:ilvl="0" w:tplc="2B944EC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EF494B"/>
    <w:multiLevelType w:val="hybridMultilevel"/>
    <w:tmpl w:val="BA68A57C"/>
    <w:lvl w:ilvl="0" w:tplc="2496EFB6">
      <w:start w:val="13"/>
      <w:numFmt w:val="bullet"/>
      <w:lvlText w:val="-"/>
      <w:lvlJc w:val="left"/>
      <w:pPr>
        <w:ind w:left="1063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78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3" w:hanging="360"/>
      </w:pPr>
      <w:rPr>
        <w:rFonts w:hint="default" w:ascii="Wingdings" w:hAnsi="Wingdings"/>
      </w:rPr>
    </w:lvl>
  </w:abstractNum>
  <w:abstractNum w:abstractNumId="17">
    <w:nsid w:val="33A8724A"/>
    <w:multiLevelType w:val="hybridMultilevel"/>
    <w:tmpl w:val="012AECE8"/>
    <w:lvl w:ilvl="0" w:tplc="E09C3C70">
      <w:numFmt w:val="bullet"/>
      <w:lvlText w:val="-"/>
      <w:lvlJc w:val="left"/>
      <w:pPr>
        <w:ind w:left="1848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56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8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00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72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4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6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8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608" w:hanging="360"/>
      </w:pPr>
      <w:rPr>
        <w:rFonts w:hint="default" w:ascii="Wingdings" w:hAnsi="Wingdings"/>
      </w:rPr>
    </w:lvl>
  </w:abstractNum>
  <w:abstractNum w:abstractNumId="18">
    <w:nsid w:val="3571732F"/>
    <w:multiLevelType w:val="hybridMultilevel"/>
    <w:tmpl w:val="94CCFA66"/>
    <w:lvl w:ilvl="0" w:tplc="6BD66DE0">
      <w:start w:val="10"/>
      <w:numFmt w:val="bullet"/>
      <w:lvlText w:val="-"/>
      <w:lvlJc w:val="left"/>
      <w:pPr>
        <w:ind w:left="1063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78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3" w:hanging="360"/>
      </w:pPr>
      <w:rPr>
        <w:rFonts w:hint="default" w:ascii="Wingdings" w:hAnsi="Wingdings"/>
      </w:rPr>
    </w:lvl>
  </w:abstractNum>
  <w:abstractNum w:abstractNumId="19">
    <w:nsid w:val="38ED20B9"/>
    <w:multiLevelType w:val="hybridMultilevel"/>
    <w:tmpl w:val="EB5CE40A"/>
    <w:lvl w:ilvl="0" w:tplc="2946A914">
      <w:start w:val="1"/>
      <w:numFmt w:val="decimal"/>
      <w:lvlText w:val="%1."/>
      <w:lvlJc w:val="left"/>
      <w:pPr>
        <w:ind w:left="2529" w:hanging="360"/>
      </w:pPr>
      <w:rPr>
        <w:rFonts w:hint="default"/>
        <w:sz w:val="24"/>
        <w:szCs w:val="24"/>
        <w:u w:val="none"/>
      </w:rPr>
    </w:lvl>
    <w:lvl w:ilvl="1" w:tplc="041A0019" w:tentative="true">
      <w:start w:val="1"/>
      <w:numFmt w:val="lowerLetter"/>
      <w:lvlText w:val="%2."/>
      <w:lvlJc w:val="left"/>
      <w:pPr>
        <w:ind w:left="3249" w:hanging="360"/>
      </w:pPr>
    </w:lvl>
    <w:lvl w:ilvl="2" w:tplc="041A001B" w:tentative="true">
      <w:start w:val="1"/>
      <w:numFmt w:val="lowerRoman"/>
      <w:lvlText w:val="%3."/>
      <w:lvlJc w:val="right"/>
      <w:pPr>
        <w:ind w:left="3969" w:hanging="180"/>
      </w:pPr>
    </w:lvl>
    <w:lvl w:ilvl="3" w:tplc="041A000F" w:tentative="true">
      <w:start w:val="1"/>
      <w:numFmt w:val="decimal"/>
      <w:lvlText w:val="%4."/>
      <w:lvlJc w:val="left"/>
      <w:pPr>
        <w:ind w:left="4689" w:hanging="360"/>
      </w:pPr>
    </w:lvl>
    <w:lvl w:ilvl="4" w:tplc="041A0019" w:tentative="true">
      <w:start w:val="1"/>
      <w:numFmt w:val="lowerLetter"/>
      <w:lvlText w:val="%5."/>
      <w:lvlJc w:val="left"/>
      <w:pPr>
        <w:ind w:left="5409" w:hanging="360"/>
      </w:pPr>
    </w:lvl>
    <w:lvl w:ilvl="5" w:tplc="041A001B" w:tentative="true">
      <w:start w:val="1"/>
      <w:numFmt w:val="lowerRoman"/>
      <w:lvlText w:val="%6."/>
      <w:lvlJc w:val="right"/>
      <w:pPr>
        <w:ind w:left="6129" w:hanging="180"/>
      </w:pPr>
    </w:lvl>
    <w:lvl w:ilvl="6" w:tplc="041A000F" w:tentative="true">
      <w:start w:val="1"/>
      <w:numFmt w:val="decimal"/>
      <w:lvlText w:val="%7."/>
      <w:lvlJc w:val="left"/>
      <w:pPr>
        <w:ind w:left="6849" w:hanging="360"/>
      </w:pPr>
    </w:lvl>
    <w:lvl w:ilvl="7" w:tplc="041A0019" w:tentative="true">
      <w:start w:val="1"/>
      <w:numFmt w:val="lowerLetter"/>
      <w:lvlText w:val="%8."/>
      <w:lvlJc w:val="left"/>
      <w:pPr>
        <w:ind w:left="7569" w:hanging="360"/>
      </w:pPr>
    </w:lvl>
    <w:lvl w:ilvl="8" w:tplc="041A001B" w:tentative="true">
      <w:start w:val="1"/>
      <w:numFmt w:val="lowerRoman"/>
      <w:lvlText w:val="%9."/>
      <w:lvlJc w:val="right"/>
      <w:pPr>
        <w:ind w:left="8289" w:hanging="180"/>
      </w:pPr>
    </w:lvl>
  </w:abstractNum>
  <w:abstractNum w:abstractNumId="20">
    <w:nsid w:val="3E7A164B"/>
    <w:multiLevelType w:val="hybridMultilevel"/>
    <w:tmpl w:val="969E9D1C"/>
    <w:lvl w:ilvl="0" w:tplc="087828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0BC39D5"/>
    <w:multiLevelType w:val="hybridMultilevel"/>
    <w:tmpl w:val="52B44BCC"/>
    <w:lvl w:ilvl="0" w:tplc="1BB2FF56">
      <w:start w:val="2"/>
      <w:numFmt w:val="bullet"/>
      <w:lvlText w:val="-"/>
      <w:lvlJc w:val="left"/>
      <w:pPr>
        <w:ind w:left="147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30" w:hanging="360"/>
      </w:pPr>
      <w:rPr>
        <w:rFonts w:hint="default" w:ascii="Wingdings" w:hAnsi="Wingdings"/>
      </w:rPr>
    </w:lvl>
  </w:abstractNum>
  <w:abstractNum w:abstractNumId="22">
    <w:nsid w:val="42B14C6B"/>
    <w:multiLevelType w:val="hybridMultilevel"/>
    <w:tmpl w:val="3F7E1204"/>
    <w:lvl w:ilvl="0" w:tplc="0D32AAF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4ADD5381"/>
    <w:multiLevelType w:val="hybridMultilevel"/>
    <w:tmpl w:val="C3284970"/>
    <w:lvl w:ilvl="0" w:tplc="2048CCDC">
      <w:start w:val="2"/>
      <w:numFmt w:val="bullet"/>
      <w:lvlText w:val="-"/>
      <w:lvlJc w:val="left"/>
      <w:pPr>
        <w:ind w:left="1065" w:hanging="360"/>
      </w:pPr>
      <w:rPr>
        <w:rFonts w:hint="default" w:ascii="Calibri" w:hAnsi="Calibri" w:eastAsia="Calibri" w:cs="Calibri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4">
    <w:nsid w:val="4DB67CE9"/>
    <w:multiLevelType w:val="hybridMultilevel"/>
    <w:tmpl w:val="4D7E5B18"/>
    <w:lvl w:ilvl="0" w:tplc="BAC83382">
      <w:start w:val="2"/>
      <w:numFmt w:val="bullet"/>
      <w:lvlText w:val="-"/>
      <w:lvlJc w:val="left"/>
      <w:pPr>
        <w:ind w:left="1065" w:hanging="360"/>
      </w:pPr>
      <w:rPr>
        <w:rFonts w:hint="default" w:ascii="Calibri" w:hAnsi="Calibri" w:eastAsia="Calibri" w:cs="Calibri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25">
    <w:nsid w:val="50BC0B06"/>
    <w:multiLevelType w:val="hybridMultilevel"/>
    <w:tmpl w:val="E08A9D62"/>
    <w:lvl w:ilvl="0" w:tplc="2B6422F8">
      <w:start w:val="5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6">
    <w:nsid w:val="53A076FE"/>
    <w:multiLevelType w:val="hybridMultilevel"/>
    <w:tmpl w:val="AC6EA01C"/>
    <w:lvl w:ilvl="0" w:tplc="FC2E1DC8">
      <w:start w:val="1"/>
      <w:numFmt w:val="decimal"/>
      <w:lvlText w:val="%1."/>
      <w:lvlJc w:val="left"/>
      <w:pPr>
        <w:ind w:left="2484" w:hanging="360"/>
      </w:pPr>
      <w:rPr>
        <w:rFonts w:hint="default"/>
        <w:sz w:val="24"/>
        <w:szCs w:val="24"/>
        <w:u w:val="none"/>
      </w:rPr>
    </w:lvl>
    <w:lvl w:ilvl="1" w:tplc="041A0019" w:tentative="true">
      <w:start w:val="1"/>
      <w:numFmt w:val="lowerLetter"/>
      <w:lvlText w:val="%2."/>
      <w:lvlJc w:val="left"/>
      <w:pPr>
        <w:ind w:left="3204" w:hanging="360"/>
      </w:pPr>
    </w:lvl>
    <w:lvl w:ilvl="2" w:tplc="041A001B" w:tentative="true">
      <w:start w:val="1"/>
      <w:numFmt w:val="lowerRoman"/>
      <w:lvlText w:val="%3."/>
      <w:lvlJc w:val="right"/>
      <w:pPr>
        <w:ind w:left="3924" w:hanging="180"/>
      </w:pPr>
    </w:lvl>
    <w:lvl w:ilvl="3" w:tplc="041A000F" w:tentative="true">
      <w:start w:val="1"/>
      <w:numFmt w:val="decimal"/>
      <w:lvlText w:val="%4."/>
      <w:lvlJc w:val="left"/>
      <w:pPr>
        <w:ind w:left="4644" w:hanging="360"/>
      </w:pPr>
    </w:lvl>
    <w:lvl w:ilvl="4" w:tplc="041A0019" w:tentative="true">
      <w:start w:val="1"/>
      <w:numFmt w:val="lowerLetter"/>
      <w:lvlText w:val="%5."/>
      <w:lvlJc w:val="left"/>
      <w:pPr>
        <w:ind w:left="5364" w:hanging="360"/>
      </w:pPr>
    </w:lvl>
    <w:lvl w:ilvl="5" w:tplc="041A001B" w:tentative="true">
      <w:start w:val="1"/>
      <w:numFmt w:val="lowerRoman"/>
      <w:lvlText w:val="%6."/>
      <w:lvlJc w:val="right"/>
      <w:pPr>
        <w:ind w:left="6084" w:hanging="180"/>
      </w:pPr>
    </w:lvl>
    <w:lvl w:ilvl="6" w:tplc="041A000F" w:tentative="true">
      <w:start w:val="1"/>
      <w:numFmt w:val="decimal"/>
      <w:lvlText w:val="%7."/>
      <w:lvlJc w:val="left"/>
      <w:pPr>
        <w:ind w:left="6804" w:hanging="360"/>
      </w:pPr>
    </w:lvl>
    <w:lvl w:ilvl="7" w:tplc="041A0019" w:tentative="true">
      <w:start w:val="1"/>
      <w:numFmt w:val="lowerLetter"/>
      <w:lvlText w:val="%8."/>
      <w:lvlJc w:val="left"/>
      <w:pPr>
        <w:ind w:left="7524" w:hanging="360"/>
      </w:pPr>
    </w:lvl>
    <w:lvl w:ilvl="8" w:tplc="041A001B" w:tentative="true">
      <w:start w:val="1"/>
      <w:numFmt w:val="lowerRoman"/>
      <w:lvlText w:val="%9."/>
      <w:lvlJc w:val="right"/>
      <w:pPr>
        <w:ind w:left="8244" w:hanging="180"/>
      </w:pPr>
    </w:lvl>
  </w:abstractNum>
  <w:abstractNum w:abstractNumId="27">
    <w:nsid w:val="59BF32EE"/>
    <w:multiLevelType w:val="hybridMultilevel"/>
    <w:tmpl w:val="39FCDEB8"/>
    <w:lvl w:ilvl="0" w:tplc="2702BBB2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5AEB297D"/>
    <w:multiLevelType w:val="hybridMultilevel"/>
    <w:tmpl w:val="BC5E0ADE"/>
    <w:lvl w:ilvl="0" w:tplc="BD609B78">
      <w:start w:val="2"/>
      <w:numFmt w:val="bullet"/>
      <w:lvlText w:val="-"/>
      <w:lvlJc w:val="left"/>
      <w:pPr>
        <w:ind w:left="219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91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63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35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07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79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51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23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950" w:hanging="360"/>
      </w:pPr>
      <w:rPr>
        <w:rFonts w:hint="default" w:ascii="Wingdings" w:hAnsi="Wingdings"/>
      </w:rPr>
    </w:lvl>
  </w:abstractNum>
  <w:abstractNum w:abstractNumId="29">
    <w:nsid w:val="5ED4295D"/>
    <w:multiLevelType w:val="hybridMultilevel"/>
    <w:tmpl w:val="90302558"/>
    <w:lvl w:ilvl="0" w:tplc="D348E6BE">
      <w:start w:val="2"/>
      <w:numFmt w:val="bullet"/>
      <w:lvlText w:val="-"/>
      <w:lvlJc w:val="left"/>
      <w:pPr>
        <w:ind w:left="1065" w:hanging="360"/>
      </w:pPr>
      <w:rPr>
        <w:rFonts w:hint="default" w:ascii="Calibri" w:hAnsi="Calibri" w:eastAsia="Calibri" w:cs="Calibri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30">
    <w:nsid w:val="60875BAC"/>
    <w:multiLevelType w:val="hybridMultilevel"/>
    <w:tmpl w:val="28689500"/>
    <w:lvl w:ilvl="0" w:tplc="1F1CFD7C">
      <w:start w:val="2"/>
      <w:numFmt w:val="bullet"/>
      <w:lvlText w:val="-"/>
      <w:lvlJc w:val="left"/>
      <w:pPr>
        <w:ind w:left="255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327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99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71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43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615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87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59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8310" w:hanging="360"/>
      </w:pPr>
      <w:rPr>
        <w:rFonts w:hint="default" w:ascii="Wingdings" w:hAnsi="Wingdings"/>
      </w:rPr>
    </w:lvl>
  </w:abstractNum>
  <w:abstractNum w:abstractNumId="31">
    <w:nsid w:val="65DD17F2"/>
    <w:multiLevelType w:val="hybridMultilevel"/>
    <w:tmpl w:val="798A3E14"/>
    <w:lvl w:ilvl="0" w:tplc="F110A19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D9E0538"/>
    <w:multiLevelType w:val="hybridMultilevel"/>
    <w:tmpl w:val="FB3A9D74"/>
    <w:lvl w:ilvl="0" w:tplc="98A09844">
      <w:start w:val="2"/>
      <w:numFmt w:val="bullet"/>
      <w:lvlText w:val="-"/>
      <w:lvlJc w:val="left"/>
      <w:pPr>
        <w:ind w:left="183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55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7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9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71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3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5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7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90" w:hanging="360"/>
      </w:pPr>
      <w:rPr>
        <w:rFonts w:hint="default" w:ascii="Wingdings" w:hAnsi="Wingdings"/>
      </w:rPr>
    </w:lvl>
  </w:abstractNum>
  <w:abstractNum w:abstractNumId="33">
    <w:nsid w:val="6FA54A59"/>
    <w:multiLevelType w:val="hybridMultilevel"/>
    <w:tmpl w:val="69B834E0"/>
    <w:lvl w:ilvl="0" w:tplc="4A4472B0">
      <w:start w:val="18"/>
      <w:numFmt w:val="bullet"/>
      <w:lvlText w:val="-"/>
      <w:lvlJc w:val="left"/>
      <w:pPr>
        <w:ind w:left="1128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8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0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7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88" w:hanging="360"/>
      </w:pPr>
      <w:rPr>
        <w:rFonts w:hint="default" w:ascii="Wingdings" w:hAnsi="Wingdings"/>
      </w:rPr>
    </w:lvl>
  </w:abstractNum>
  <w:abstractNum w:abstractNumId="34">
    <w:nsid w:val="6FD332A3"/>
    <w:multiLevelType w:val="hybridMultilevel"/>
    <w:tmpl w:val="4C9EBFEE"/>
    <w:lvl w:ilvl="0" w:tplc="9BAA394A">
      <w:start w:val="2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35">
    <w:nsid w:val="76C772BA"/>
    <w:multiLevelType w:val="hybridMultilevel"/>
    <w:tmpl w:val="18E8031E"/>
    <w:lvl w:ilvl="0" w:tplc="E07ED74C">
      <w:start w:val="2"/>
      <w:numFmt w:val="decimal"/>
      <w:lvlText w:val="%1."/>
      <w:lvlJc w:val="left"/>
      <w:pPr>
        <w:ind w:left="2739" w:hanging="360"/>
      </w:pPr>
      <w:rPr>
        <w:rFonts w:hint="default"/>
        <w:u w:val="none"/>
      </w:rPr>
    </w:lvl>
    <w:lvl w:ilvl="1" w:tplc="041A0019" w:tentative="true">
      <w:start w:val="1"/>
      <w:numFmt w:val="lowerLetter"/>
      <w:lvlText w:val="%2."/>
      <w:lvlJc w:val="left"/>
      <w:pPr>
        <w:ind w:left="3459" w:hanging="360"/>
      </w:pPr>
    </w:lvl>
    <w:lvl w:ilvl="2" w:tplc="041A001B" w:tentative="true">
      <w:start w:val="1"/>
      <w:numFmt w:val="lowerRoman"/>
      <w:lvlText w:val="%3."/>
      <w:lvlJc w:val="right"/>
      <w:pPr>
        <w:ind w:left="4179" w:hanging="180"/>
      </w:pPr>
    </w:lvl>
    <w:lvl w:ilvl="3" w:tplc="041A000F" w:tentative="true">
      <w:start w:val="1"/>
      <w:numFmt w:val="decimal"/>
      <w:lvlText w:val="%4."/>
      <w:lvlJc w:val="left"/>
      <w:pPr>
        <w:ind w:left="4899" w:hanging="360"/>
      </w:pPr>
    </w:lvl>
    <w:lvl w:ilvl="4" w:tplc="041A0019" w:tentative="true">
      <w:start w:val="1"/>
      <w:numFmt w:val="lowerLetter"/>
      <w:lvlText w:val="%5."/>
      <w:lvlJc w:val="left"/>
      <w:pPr>
        <w:ind w:left="5619" w:hanging="360"/>
      </w:pPr>
    </w:lvl>
    <w:lvl w:ilvl="5" w:tplc="041A001B" w:tentative="true">
      <w:start w:val="1"/>
      <w:numFmt w:val="lowerRoman"/>
      <w:lvlText w:val="%6."/>
      <w:lvlJc w:val="right"/>
      <w:pPr>
        <w:ind w:left="6339" w:hanging="180"/>
      </w:pPr>
    </w:lvl>
    <w:lvl w:ilvl="6" w:tplc="041A000F" w:tentative="true">
      <w:start w:val="1"/>
      <w:numFmt w:val="decimal"/>
      <w:lvlText w:val="%7."/>
      <w:lvlJc w:val="left"/>
      <w:pPr>
        <w:ind w:left="7059" w:hanging="360"/>
      </w:pPr>
    </w:lvl>
    <w:lvl w:ilvl="7" w:tplc="041A0019" w:tentative="true">
      <w:start w:val="1"/>
      <w:numFmt w:val="lowerLetter"/>
      <w:lvlText w:val="%8."/>
      <w:lvlJc w:val="left"/>
      <w:pPr>
        <w:ind w:left="7779" w:hanging="360"/>
      </w:pPr>
    </w:lvl>
    <w:lvl w:ilvl="8" w:tplc="041A001B" w:tentative="true">
      <w:start w:val="1"/>
      <w:numFmt w:val="lowerRoman"/>
      <w:lvlText w:val="%9."/>
      <w:lvlJc w:val="right"/>
      <w:pPr>
        <w:ind w:left="8499" w:hanging="180"/>
      </w:pPr>
    </w:lvl>
  </w:abstractNum>
  <w:num w:numId="1">
    <w:abstractNumId w:val="23"/>
  </w:num>
  <w:num w:numId="2">
    <w:abstractNumId w:val="24"/>
  </w:num>
  <w:num w:numId="3">
    <w:abstractNumId w:val="29"/>
  </w:num>
  <w:num w:numId="4">
    <w:abstractNumId w:val="7"/>
  </w:num>
  <w:num w:numId="5">
    <w:abstractNumId w:val="34"/>
  </w:num>
  <w:num w:numId="6">
    <w:abstractNumId w:val="21"/>
  </w:num>
  <w:num w:numId="7">
    <w:abstractNumId w:val="6"/>
  </w:num>
  <w:num w:numId="8">
    <w:abstractNumId w:val="8"/>
  </w:num>
  <w:num w:numId="9">
    <w:abstractNumId w:val="32"/>
  </w:num>
  <w:num w:numId="10">
    <w:abstractNumId w:val="1"/>
  </w:num>
  <w:num w:numId="11">
    <w:abstractNumId w:val="14"/>
  </w:num>
  <w:num w:numId="12">
    <w:abstractNumId w:val="28"/>
  </w:num>
  <w:num w:numId="13">
    <w:abstractNumId w:val="30"/>
  </w:num>
  <w:num w:numId="14">
    <w:abstractNumId w:val="18"/>
  </w:num>
  <w:num w:numId="15">
    <w:abstractNumId w:val="16"/>
  </w:num>
  <w:num w:numId="16">
    <w:abstractNumId w:val="33"/>
  </w:num>
  <w:num w:numId="17">
    <w:abstractNumId w:val="3"/>
  </w:num>
  <w:num w:numId="18">
    <w:abstractNumId w:val="19"/>
  </w:num>
  <w:num w:numId="19">
    <w:abstractNumId w:val="35"/>
  </w:num>
  <w:num w:numId="20">
    <w:abstractNumId w:val="11"/>
  </w:num>
  <w:num w:numId="21">
    <w:abstractNumId w:val="4"/>
  </w:num>
  <w:num w:numId="22">
    <w:abstractNumId w:val="10"/>
  </w:num>
  <w:num w:numId="23">
    <w:abstractNumId w:val="12"/>
  </w:num>
  <w:num w:numId="24">
    <w:abstractNumId w:val="17"/>
  </w:num>
  <w:num w:numId="25">
    <w:abstractNumId w:val="5"/>
  </w:num>
  <w:num w:numId="26">
    <w:abstractNumId w:val="26"/>
  </w:num>
  <w:num w:numId="27">
    <w:abstractNumId w:val="25"/>
  </w:num>
  <w:num w:numId="28">
    <w:abstractNumId w:val="13"/>
  </w:num>
  <w:num w:numId="29">
    <w:abstractNumId w:val="22"/>
  </w:num>
  <w:num w:numId="30">
    <w:abstractNumId w:val="15"/>
  </w:num>
  <w:num w:numId="31">
    <w:abstractNumId w:val="31"/>
  </w:num>
  <w:num w:numId="32">
    <w:abstractNumId w:val="0"/>
  </w:num>
  <w:num w:numId="33">
    <w:abstractNumId w:val="9"/>
  </w:num>
  <w:num w:numId="34">
    <w:abstractNumId w:val="27"/>
  </w:num>
  <w:num w:numId="35">
    <w:abstractNumId w:val="20"/>
  </w:num>
  <w:num w:numId="36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B38"/>
    <w:rsid w:val="00002732"/>
    <w:rsid w:val="0000335B"/>
    <w:rsid w:val="000055E2"/>
    <w:rsid w:val="00011452"/>
    <w:rsid w:val="000122A6"/>
    <w:rsid w:val="00015EBA"/>
    <w:rsid w:val="0001695D"/>
    <w:rsid w:val="00020424"/>
    <w:rsid w:val="00022016"/>
    <w:rsid w:val="00023C95"/>
    <w:rsid w:val="00025215"/>
    <w:rsid w:val="00031058"/>
    <w:rsid w:val="0003205E"/>
    <w:rsid w:val="00033C68"/>
    <w:rsid w:val="00034611"/>
    <w:rsid w:val="00036DE8"/>
    <w:rsid w:val="00047C0A"/>
    <w:rsid w:val="00052CA4"/>
    <w:rsid w:val="000609C2"/>
    <w:rsid w:val="00063BC3"/>
    <w:rsid w:val="00064D9A"/>
    <w:rsid w:val="00070BCB"/>
    <w:rsid w:val="000778BE"/>
    <w:rsid w:val="00091A2A"/>
    <w:rsid w:val="00094C5B"/>
    <w:rsid w:val="000963C0"/>
    <w:rsid w:val="00097BCF"/>
    <w:rsid w:val="000A7B8B"/>
    <w:rsid w:val="000B3CC2"/>
    <w:rsid w:val="000B4400"/>
    <w:rsid w:val="000C50AA"/>
    <w:rsid w:val="000C64FB"/>
    <w:rsid w:val="000C66B8"/>
    <w:rsid w:val="000C7059"/>
    <w:rsid w:val="000D472E"/>
    <w:rsid w:val="000D56A2"/>
    <w:rsid w:val="000D7772"/>
    <w:rsid w:val="000E09A6"/>
    <w:rsid w:val="000E1F77"/>
    <w:rsid w:val="000E2B25"/>
    <w:rsid w:val="000E3F69"/>
    <w:rsid w:val="000F61CC"/>
    <w:rsid w:val="00107EA3"/>
    <w:rsid w:val="0011191C"/>
    <w:rsid w:val="00111B5D"/>
    <w:rsid w:val="001200D3"/>
    <w:rsid w:val="00123388"/>
    <w:rsid w:val="00125E5B"/>
    <w:rsid w:val="001269E2"/>
    <w:rsid w:val="00127903"/>
    <w:rsid w:val="00131EF8"/>
    <w:rsid w:val="00135013"/>
    <w:rsid w:val="00135FC4"/>
    <w:rsid w:val="00142292"/>
    <w:rsid w:val="0014405B"/>
    <w:rsid w:val="0014734C"/>
    <w:rsid w:val="00156BB3"/>
    <w:rsid w:val="001572B6"/>
    <w:rsid w:val="00160140"/>
    <w:rsid w:val="00162FA9"/>
    <w:rsid w:val="00171E17"/>
    <w:rsid w:val="00172BC9"/>
    <w:rsid w:val="00184431"/>
    <w:rsid w:val="001846A5"/>
    <w:rsid w:val="001915F9"/>
    <w:rsid w:val="00192E94"/>
    <w:rsid w:val="001A31A5"/>
    <w:rsid w:val="001B37DE"/>
    <w:rsid w:val="001C3FB0"/>
    <w:rsid w:val="001C5608"/>
    <w:rsid w:val="001D2207"/>
    <w:rsid w:val="001D2905"/>
    <w:rsid w:val="001E2A93"/>
    <w:rsid w:val="001E3D97"/>
    <w:rsid w:val="001E450E"/>
    <w:rsid w:val="001E4DED"/>
    <w:rsid w:val="001F0A2B"/>
    <w:rsid w:val="00203DFB"/>
    <w:rsid w:val="00207F73"/>
    <w:rsid w:val="00216508"/>
    <w:rsid w:val="00217E32"/>
    <w:rsid w:val="00226BB9"/>
    <w:rsid w:val="00236DCA"/>
    <w:rsid w:val="002426E3"/>
    <w:rsid w:val="00252B2A"/>
    <w:rsid w:val="002609FE"/>
    <w:rsid w:val="00265152"/>
    <w:rsid w:val="0026571E"/>
    <w:rsid w:val="002664BA"/>
    <w:rsid w:val="00276E15"/>
    <w:rsid w:val="00284579"/>
    <w:rsid w:val="002850F5"/>
    <w:rsid w:val="00285335"/>
    <w:rsid w:val="00286C5E"/>
    <w:rsid w:val="00287A8B"/>
    <w:rsid w:val="00296BE1"/>
    <w:rsid w:val="002A4B72"/>
    <w:rsid w:val="002B69F7"/>
    <w:rsid w:val="002C1816"/>
    <w:rsid w:val="002C52EC"/>
    <w:rsid w:val="002D0886"/>
    <w:rsid w:val="002D35EC"/>
    <w:rsid w:val="002D76B9"/>
    <w:rsid w:val="002E20F8"/>
    <w:rsid w:val="002E35AE"/>
    <w:rsid w:val="002F0C65"/>
    <w:rsid w:val="002F53D1"/>
    <w:rsid w:val="00301025"/>
    <w:rsid w:val="00302DF6"/>
    <w:rsid w:val="003075B3"/>
    <w:rsid w:val="0031035E"/>
    <w:rsid w:val="003109D7"/>
    <w:rsid w:val="0032164C"/>
    <w:rsid w:val="0032739A"/>
    <w:rsid w:val="003375ED"/>
    <w:rsid w:val="00337C73"/>
    <w:rsid w:val="003414A9"/>
    <w:rsid w:val="0034372E"/>
    <w:rsid w:val="00344641"/>
    <w:rsid w:val="00344CFA"/>
    <w:rsid w:val="00347CB3"/>
    <w:rsid w:val="003507AF"/>
    <w:rsid w:val="00350E7C"/>
    <w:rsid w:val="003541A5"/>
    <w:rsid w:val="003605E3"/>
    <w:rsid w:val="00367E81"/>
    <w:rsid w:val="0037091C"/>
    <w:rsid w:val="00375560"/>
    <w:rsid w:val="00375CA9"/>
    <w:rsid w:val="00375FBA"/>
    <w:rsid w:val="00377A92"/>
    <w:rsid w:val="003908D9"/>
    <w:rsid w:val="00390C20"/>
    <w:rsid w:val="003922F2"/>
    <w:rsid w:val="00394CFC"/>
    <w:rsid w:val="00396784"/>
    <w:rsid w:val="003A2100"/>
    <w:rsid w:val="003A5A4C"/>
    <w:rsid w:val="003B4435"/>
    <w:rsid w:val="003B54F2"/>
    <w:rsid w:val="003B6048"/>
    <w:rsid w:val="003C248A"/>
    <w:rsid w:val="003C59FC"/>
    <w:rsid w:val="003D14DD"/>
    <w:rsid w:val="003D3BDC"/>
    <w:rsid w:val="003D62B3"/>
    <w:rsid w:val="003E6D79"/>
    <w:rsid w:val="003F4D56"/>
    <w:rsid w:val="003F4E68"/>
    <w:rsid w:val="003F6F02"/>
    <w:rsid w:val="004024D8"/>
    <w:rsid w:val="00404C6A"/>
    <w:rsid w:val="00410125"/>
    <w:rsid w:val="00410C17"/>
    <w:rsid w:val="0041688A"/>
    <w:rsid w:val="004217F4"/>
    <w:rsid w:val="00421C41"/>
    <w:rsid w:val="004252B2"/>
    <w:rsid w:val="00433E41"/>
    <w:rsid w:val="00440688"/>
    <w:rsid w:val="00440CE3"/>
    <w:rsid w:val="00451966"/>
    <w:rsid w:val="00456DAA"/>
    <w:rsid w:val="00470CD2"/>
    <w:rsid w:val="00473693"/>
    <w:rsid w:val="00474BC0"/>
    <w:rsid w:val="004801F5"/>
    <w:rsid w:val="00481668"/>
    <w:rsid w:val="00486237"/>
    <w:rsid w:val="00487269"/>
    <w:rsid w:val="0049012B"/>
    <w:rsid w:val="00496CFB"/>
    <w:rsid w:val="0049779D"/>
    <w:rsid w:val="004A1176"/>
    <w:rsid w:val="004A5877"/>
    <w:rsid w:val="004B00F8"/>
    <w:rsid w:val="004B40AC"/>
    <w:rsid w:val="004C0791"/>
    <w:rsid w:val="004C30B5"/>
    <w:rsid w:val="004C3A63"/>
    <w:rsid w:val="004C3E58"/>
    <w:rsid w:val="004D018B"/>
    <w:rsid w:val="004D36A8"/>
    <w:rsid w:val="004D5285"/>
    <w:rsid w:val="004E7D7A"/>
    <w:rsid w:val="004F017D"/>
    <w:rsid w:val="004F3118"/>
    <w:rsid w:val="00502AF8"/>
    <w:rsid w:val="00503079"/>
    <w:rsid w:val="00504FE8"/>
    <w:rsid w:val="0051174C"/>
    <w:rsid w:val="00522290"/>
    <w:rsid w:val="00532176"/>
    <w:rsid w:val="00532EA9"/>
    <w:rsid w:val="00534E27"/>
    <w:rsid w:val="00540355"/>
    <w:rsid w:val="00540413"/>
    <w:rsid w:val="00542BBD"/>
    <w:rsid w:val="0054306E"/>
    <w:rsid w:val="00550311"/>
    <w:rsid w:val="00552C28"/>
    <w:rsid w:val="0055511D"/>
    <w:rsid w:val="00562ECD"/>
    <w:rsid w:val="00563386"/>
    <w:rsid w:val="005657F4"/>
    <w:rsid w:val="00566CC6"/>
    <w:rsid w:val="00570545"/>
    <w:rsid w:val="005730B4"/>
    <w:rsid w:val="0057359B"/>
    <w:rsid w:val="0057404A"/>
    <w:rsid w:val="00574139"/>
    <w:rsid w:val="00575ED1"/>
    <w:rsid w:val="0058050B"/>
    <w:rsid w:val="005A5B14"/>
    <w:rsid w:val="005B5153"/>
    <w:rsid w:val="005C1947"/>
    <w:rsid w:val="005C4820"/>
    <w:rsid w:val="005C55BC"/>
    <w:rsid w:val="005C6C03"/>
    <w:rsid w:val="005C7E46"/>
    <w:rsid w:val="005E75A3"/>
    <w:rsid w:val="005F2D07"/>
    <w:rsid w:val="00601B17"/>
    <w:rsid w:val="00605ABF"/>
    <w:rsid w:val="00614466"/>
    <w:rsid w:val="00615F40"/>
    <w:rsid w:val="006167F0"/>
    <w:rsid w:val="00643DE3"/>
    <w:rsid w:val="006448D7"/>
    <w:rsid w:val="00650A70"/>
    <w:rsid w:val="00653A3C"/>
    <w:rsid w:val="006551FD"/>
    <w:rsid w:val="00655F81"/>
    <w:rsid w:val="00656D20"/>
    <w:rsid w:val="00661630"/>
    <w:rsid w:val="00662743"/>
    <w:rsid w:val="00663304"/>
    <w:rsid w:val="00670803"/>
    <w:rsid w:val="006720EA"/>
    <w:rsid w:val="00676FF8"/>
    <w:rsid w:val="00680498"/>
    <w:rsid w:val="00682153"/>
    <w:rsid w:val="00692821"/>
    <w:rsid w:val="00694C4C"/>
    <w:rsid w:val="006A0410"/>
    <w:rsid w:val="006B1D16"/>
    <w:rsid w:val="006B4CF7"/>
    <w:rsid w:val="006C4C32"/>
    <w:rsid w:val="006D5974"/>
    <w:rsid w:val="006E0434"/>
    <w:rsid w:val="006E3B05"/>
    <w:rsid w:val="006E5541"/>
    <w:rsid w:val="006F7A91"/>
    <w:rsid w:val="00702705"/>
    <w:rsid w:val="00703B3D"/>
    <w:rsid w:val="00704047"/>
    <w:rsid w:val="00715E76"/>
    <w:rsid w:val="007255E7"/>
    <w:rsid w:val="00726716"/>
    <w:rsid w:val="0073513D"/>
    <w:rsid w:val="00735EDB"/>
    <w:rsid w:val="00741728"/>
    <w:rsid w:val="00742E5E"/>
    <w:rsid w:val="007437A1"/>
    <w:rsid w:val="00747F21"/>
    <w:rsid w:val="00750F23"/>
    <w:rsid w:val="00760144"/>
    <w:rsid w:val="00770A5F"/>
    <w:rsid w:val="00777632"/>
    <w:rsid w:val="00777DB8"/>
    <w:rsid w:val="0079245D"/>
    <w:rsid w:val="007951BD"/>
    <w:rsid w:val="007A07D8"/>
    <w:rsid w:val="007A3035"/>
    <w:rsid w:val="007A6935"/>
    <w:rsid w:val="007B1C2B"/>
    <w:rsid w:val="007B2F7B"/>
    <w:rsid w:val="007B5280"/>
    <w:rsid w:val="007B72BB"/>
    <w:rsid w:val="007B7DE6"/>
    <w:rsid w:val="007C25BC"/>
    <w:rsid w:val="007C49B5"/>
    <w:rsid w:val="007C6252"/>
    <w:rsid w:val="007D4C5E"/>
    <w:rsid w:val="007E6189"/>
    <w:rsid w:val="007F0014"/>
    <w:rsid w:val="007F1A3E"/>
    <w:rsid w:val="007F4028"/>
    <w:rsid w:val="007F6369"/>
    <w:rsid w:val="00800E75"/>
    <w:rsid w:val="0080476A"/>
    <w:rsid w:val="00811A61"/>
    <w:rsid w:val="00813532"/>
    <w:rsid w:val="0081615B"/>
    <w:rsid w:val="0081791A"/>
    <w:rsid w:val="00821555"/>
    <w:rsid w:val="0082487A"/>
    <w:rsid w:val="00826B06"/>
    <w:rsid w:val="008345A6"/>
    <w:rsid w:val="00834A07"/>
    <w:rsid w:val="008360ED"/>
    <w:rsid w:val="008379BA"/>
    <w:rsid w:val="008410C6"/>
    <w:rsid w:val="00845A31"/>
    <w:rsid w:val="00845CF4"/>
    <w:rsid w:val="00851B39"/>
    <w:rsid w:val="008572E7"/>
    <w:rsid w:val="008617A4"/>
    <w:rsid w:val="008623B4"/>
    <w:rsid w:val="00862714"/>
    <w:rsid w:val="00873437"/>
    <w:rsid w:val="008743F9"/>
    <w:rsid w:val="008815E3"/>
    <w:rsid w:val="00881A6A"/>
    <w:rsid w:val="00882D2B"/>
    <w:rsid w:val="0089223B"/>
    <w:rsid w:val="00895CA9"/>
    <w:rsid w:val="008A2D26"/>
    <w:rsid w:val="008A587C"/>
    <w:rsid w:val="008A5FD7"/>
    <w:rsid w:val="008A7509"/>
    <w:rsid w:val="008A7A05"/>
    <w:rsid w:val="008B1286"/>
    <w:rsid w:val="008B4005"/>
    <w:rsid w:val="008B64D7"/>
    <w:rsid w:val="008C69D4"/>
    <w:rsid w:val="008D32ED"/>
    <w:rsid w:val="008D4D32"/>
    <w:rsid w:val="008E2AFB"/>
    <w:rsid w:val="008E62B6"/>
    <w:rsid w:val="008E76F0"/>
    <w:rsid w:val="008E7802"/>
    <w:rsid w:val="008F3CB8"/>
    <w:rsid w:val="008F5686"/>
    <w:rsid w:val="008F5F41"/>
    <w:rsid w:val="008F6C92"/>
    <w:rsid w:val="009001B4"/>
    <w:rsid w:val="00900E7B"/>
    <w:rsid w:val="00907243"/>
    <w:rsid w:val="0091046D"/>
    <w:rsid w:val="009128CC"/>
    <w:rsid w:val="009158F2"/>
    <w:rsid w:val="0092126A"/>
    <w:rsid w:val="00934291"/>
    <w:rsid w:val="00937015"/>
    <w:rsid w:val="00947DF6"/>
    <w:rsid w:val="00954FCF"/>
    <w:rsid w:val="00955651"/>
    <w:rsid w:val="00957758"/>
    <w:rsid w:val="00960827"/>
    <w:rsid w:val="00962ED2"/>
    <w:rsid w:val="00964BC6"/>
    <w:rsid w:val="00965629"/>
    <w:rsid w:val="00965CC4"/>
    <w:rsid w:val="009734E5"/>
    <w:rsid w:val="00977B94"/>
    <w:rsid w:val="00980917"/>
    <w:rsid w:val="00983311"/>
    <w:rsid w:val="009835C1"/>
    <w:rsid w:val="00985931"/>
    <w:rsid w:val="00993925"/>
    <w:rsid w:val="009939D8"/>
    <w:rsid w:val="0099581F"/>
    <w:rsid w:val="009A103E"/>
    <w:rsid w:val="009A5E9F"/>
    <w:rsid w:val="009B005C"/>
    <w:rsid w:val="009B5807"/>
    <w:rsid w:val="009B6E6F"/>
    <w:rsid w:val="009B7A7D"/>
    <w:rsid w:val="009B7E5D"/>
    <w:rsid w:val="009C74A5"/>
    <w:rsid w:val="009D1219"/>
    <w:rsid w:val="009D3207"/>
    <w:rsid w:val="009D4C18"/>
    <w:rsid w:val="009D7C84"/>
    <w:rsid w:val="009E1280"/>
    <w:rsid w:val="009E226F"/>
    <w:rsid w:val="009E28A5"/>
    <w:rsid w:val="009E4564"/>
    <w:rsid w:val="009E7226"/>
    <w:rsid w:val="009E7784"/>
    <w:rsid w:val="009E7919"/>
    <w:rsid w:val="009F5707"/>
    <w:rsid w:val="00A05FF9"/>
    <w:rsid w:val="00A13390"/>
    <w:rsid w:val="00A15587"/>
    <w:rsid w:val="00A17A06"/>
    <w:rsid w:val="00A2545F"/>
    <w:rsid w:val="00A25D38"/>
    <w:rsid w:val="00A3127E"/>
    <w:rsid w:val="00A323D6"/>
    <w:rsid w:val="00A324D2"/>
    <w:rsid w:val="00A3385A"/>
    <w:rsid w:val="00A36942"/>
    <w:rsid w:val="00A406E4"/>
    <w:rsid w:val="00A452D2"/>
    <w:rsid w:val="00A45A38"/>
    <w:rsid w:val="00A5357F"/>
    <w:rsid w:val="00A54061"/>
    <w:rsid w:val="00A608F0"/>
    <w:rsid w:val="00A66954"/>
    <w:rsid w:val="00A6773E"/>
    <w:rsid w:val="00A734E0"/>
    <w:rsid w:val="00A74A8B"/>
    <w:rsid w:val="00A8320E"/>
    <w:rsid w:val="00A9435A"/>
    <w:rsid w:val="00AA7B2A"/>
    <w:rsid w:val="00AB0819"/>
    <w:rsid w:val="00AB16C8"/>
    <w:rsid w:val="00AB3E36"/>
    <w:rsid w:val="00AB4EE9"/>
    <w:rsid w:val="00AB50AB"/>
    <w:rsid w:val="00AB543D"/>
    <w:rsid w:val="00AC1C2E"/>
    <w:rsid w:val="00AC1CB4"/>
    <w:rsid w:val="00AC3460"/>
    <w:rsid w:val="00AC3DA6"/>
    <w:rsid w:val="00AD1C69"/>
    <w:rsid w:val="00AD53BE"/>
    <w:rsid w:val="00AE193C"/>
    <w:rsid w:val="00AE320F"/>
    <w:rsid w:val="00AE5BF6"/>
    <w:rsid w:val="00AF5F30"/>
    <w:rsid w:val="00AF742D"/>
    <w:rsid w:val="00B10EF6"/>
    <w:rsid w:val="00B178B1"/>
    <w:rsid w:val="00B2058F"/>
    <w:rsid w:val="00B312B5"/>
    <w:rsid w:val="00B33659"/>
    <w:rsid w:val="00B42356"/>
    <w:rsid w:val="00B608D8"/>
    <w:rsid w:val="00B6160A"/>
    <w:rsid w:val="00B705A0"/>
    <w:rsid w:val="00B71BFC"/>
    <w:rsid w:val="00B75708"/>
    <w:rsid w:val="00B81E7E"/>
    <w:rsid w:val="00B858F6"/>
    <w:rsid w:val="00B85B99"/>
    <w:rsid w:val="00B92B1F"/>
    <w:rsid w:val="00B95F2E"/>
    <w:rsid w:val="00B96DC8"/>
    <w:rsid w:val="00B977F1"/>
    <w:rsid w:val="00BA2DDF"/>
    <w:rsid w:val="00BA4659"/>
    <w:rsid w:val="00BA4776"/>
    <w:rsid w:val="00BA4BDA"/>
    <w:rsid w:val="00BB0511"/>
    <w:rsid w:val="00BB4306"/>
    <w:rsid w:val="00BB7F0B"/>
    <w:rsid w:val="00BD1D7A"/>
    <w:rsid w:val="00BD33F6"/>
    <w:rsid w:val="00BD4C10"/>
    <w:rsid w:val="00BD4C33"/>
    <w:rsid w:val="00BE6DBA"/>
    <w:rsid w:val="00BF0890"/>
    <w:rsid w:val="00BF1D1A"/>
    <w:rsid w:val="00BF2384"/>
    <w:rsid w:val="00BF4A41"/>
    <w:rsid w:val="00BF760C"/>
    <w:rsid w:val="00C04BBF"/>
    <w:rsid w:val="00C14332"/>
    <w:rsid w:val="00C144F4"/>
    <w:rsid w:val="00C166B0"/>
    <w:rsid w:val="00C16C12"/>
    <w:rsid w:val="00C17D79"/>
    <w:rsid w:val="00C2188F"/>
    <w:rsid w:val="00C22E6F"/>
    <w:rsid w:val="00C252F2"/>
    <w:rsid w:val="00C4232C"/>
    <w:rsid w:val="00C44AFD"/>
    <w:rsid w:val="00C462A1"/>
    <w:rsid w:val="00C50367"/>
    <w:rsid w:val="00C52CA3"/>
    <w:rsid w:val="00C5449A"/>
    <w:rsid w:val="00C6035D"/>
    <w:rsid w:val="00C65827"/>
    <w:rsid w:val="00C66D83"/>
    <w:rsid w:val="00C71149"/>
    <w:rsid w:val="00C71865"/>
    <w:rsid w:val="00CA15B2"/>
    <w:rsid w:val="00CB28DD"/>
    <w:rsid w:val="00CB419A"/>
    <w:rsid w:val="00CB7B51"/>
    <w:rsid w:val="00CC3E11"/>
    <w:rsid w:val="00CC6451"/>
    <w:rsid w:val="00CD538A"/>
    <w:rsid w:val="00CE4C38"/>
    <w:rsid w:val="00CF0061"/>
    <w:rsid w:val="00D00D92"/>
    <w:rsid w:val="00D01444"/>
    <w:rsid w:val="00D03F8C"/>
    <w:rsid w:val="00D045A8"/>
    <w:rsid w:val="00D06862"/>
    <w:rsid w:val="00D07825"/>
    <w:rsid w:val="00D12DAB"/>
    <w:rsid w:val="00D140A1"/>
    <w:rsid w:val="00D15EA9"/>
    <w:rsid w:val="00D1698D"/>
    <w:rsid w:val="00D22568"/>
    <w:rsid w:val="00D34236"/>
    <w:rsid w:val="00D37FAC"/>
    <w:rsid w:val="00D43DCD"/>
    <w:rsid w:val="00D44572"/>
    <w:rsid w:val="00D51D44"/>
    <w:rsid w:val="00D53849"/>
    <w:rsid w:val="00D55818"/>
    <w:rsid w:val="00D574EE"/>
    <w:rsid w:val="00D61156"/>
    <w:rsid w:val="00D63922"/>
    <w:rsid w:val="00D64D34"/>
    <w:rsid w:val="00D75691"/>
    <w:rsid w:val="00D84549"/>
    <w:rsid w:val="00D85679"/>
    <w:rsid w:val="00D861AA"/>
    <w:rsid w:val="00D932EA"/>
    <w:rsid w:val="00DA0BEE"/>
    <w:rsid w:val="00DB115D"/>
    <w:rsid w:val="00DB4BEA"/>
    <w:rsid w:val="00DC301B"/>
    <w:rsid w:val="00DC630F"/>
    <w:rsid w:val="00DE21E7"/>
    <w:rsid w:val="00DE51BC"/>
    <w:rsid w:val="00DF549A"/>
    <w:rsid w:val="00E028F2"/>
    <w:rsid w:val="00E047AF"/>
    <w:rsid w:val="00E06AC1"/>
    <w:rsid w:val="00E11BD2"/>
    <w:rsid w:val="00E12E97"/>
    <w:rsid w:val="00E23163"/>
    <w:rsid w:val="00E304BA"/>
    <w:rsid w:val="00E30BE8"/>
    <w:rsid w:val="00E3129D"/>
    <w:rsid w:val="00E31712"/>
    <w:rsid w:val="00E363E8"/>
    <w:rsid w:val="00E40241"/>
    <w:rsid w:val="00E41BD7"/>
    <w:rsid w:val="00E43802"/>
    <w:rsid w:val="00E474E0"/>
    <w:rsid w:val="00E50DC8"/>
    <w:rsid w:val="00E515FC"/>
    <w:rsid w:val="00E60460"/>
    <w:rsid w:val="00E63E96"/>
    <w:rsid w:val="00E666E4"/>
    <w:rsid w:val="00E6789B"/>
    <w:rsid w:val="00E67FCA"/>
    <w:rsid w:val="00E70531"/>
    <w:rsid w:val="00E72D0C"/>
    <w:rsid w:val="00E774A1"/>
    <w:rsid w:val="00E80BBA"/>
    <w:rsid w:val="00E90962"/>
    <w:rsid w:val="00E92917"/>
    <w:rsid w:val="00E9327F"/>
    <w:rsid w:val="00EA1338"/>
    <w:rsid w:val="00EA4E3A"/>
    <w:rsid w:val="00EB1142"/>
    <w:rsid w:val="00EB690B"/>
    <w:rsid w:val="00EB6F3D"/>
    <w:rsid w:val="00EC4F76"/>
    <w:rsid w:val="00EC786C"/>
    <w:rsid w:val="00ED02F2"/>
    <w:rsid w:val="00ED2921"/>
    <w:rsid w:val="00ED2DF5"/>
    <w:rsid w:val="00EE0733"/>
    <w:rsid w:val="00EE1F48"/>
    <w:rsid w:val="00EE4851"/>
    <w:rsid w:val="00EE5D5E"/>
    <w:rsid w:val="00EE69F1"/>
    <w:rsid w:val="00EE710A"/>
    <w:rsid w:val="00EF1FDE"/>
    <w:rsid w:val="00EF449D"/>
    <w:rsid w:val="00F019A3"/>
    <w:rsid w:val="00F03371"/>
    <w:rsid w:val="00F04B38"/>
    <w:rsid w:val="00F12570"/>
    <w:rsid w:val="00F1467E"/>
    <w:rsid w:val="00F21F37"/>
    <w:rsid w:val="00F27555"/>
    <w:rsid w:val="00F46B21"/>
    <w:rsid w:val="00F5143E"/>
    <w:rsid w:val="00F63A25"/>
    <w:rsid w:val="00F6652F"/>
    <w:rsid w:val="00F66597"/>
    <w:rsid w:val="00F82682"/>
    <w:rsid w:val="00F873C7"/>
    <w:rsid w:val="00F92F86"/>
    <w:rsid w:val="00F97385"/>
    <w:rsid w:val="00FA1DA3"/>
    <w:rsid w:val="00FA2C7D"/>
    <w:rsid w:val="00FB200E"/>
    <w:rsid w:val="00FB3C02"/>
    <w:rsid w:val="00FB593B"/>
    <w:rsid w:val="00FB76CA"/>
    <w:rsid w:val="00FC041A"/>
    <w:rsid w:val="00FE31EE"/>
    <w:rsid w:val="00FF08F0"/>
    <w:rsid w:val="00FF1F80"/>
    <w:rsid w:val="00FF2D81"/>
    <w:rsid w:val="00FF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2C93D93"/>
  <w15:docId w15:val="{377AE41E-7FEC-4B80-BBA0-4C71C4A0E78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Bookman Old Style" w:hAnsi="Bookman Old Style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ind w:left="703"/>
    </w:pPr>
    <w:rPr>
      <w:spacing w:val="-6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8E7802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75691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75691"/>
    <w:rPr>
      <w:rFonts w:ascii="Segoe UI" w:hAnsi="Segoe UI" w:cs="Segoe UI"/>
      <w:spacing w:val="-6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542BB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42BBD"/>
    <w:rPr>
      <w:rFonts w:ascii="Times New Roman" w:hAnsi="Times New Roman" w:cs="Times New Roman"/>
      <w:noProof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42BBD"/>
    <w:rPr>
      <w:rFonts w:ascii="Arial" w:hAnsi="Arial" w:cs="Arial"/>
      <w:noProof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42BBD"/>
    <w:rPr>
      <w:rFonts w:ascii="Arial" w:hAnsi="Arial" w:cs="Arial"/>
      <w:noProof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42BBD"/>
    <w:rPr>
      <w:rFonts w:ascii="Arial" w:hAnsi="Arial" w:cs="Arial"/>
      <w:noProof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1194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media/image1.png" Type="http://schemas.openxmlformats.org/officeDocument/2006/relationships/image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travnja 2026.</izvorni_sadrzaj>
    <derivirana_varijabla naziv="DomainObject.DatumDonosenjaOdluke_1">28.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</izvorni_sadrzaj>
    <derivirana_varijabla naziv="DomainObject.DonositeljOdluke.Ime_1">Miro</derivirana_varijabla>
  </DomainObject.DonositeljOdluke.Ime>
  <DomainObject.DonositeljOdluke.Prezime>
    <izvorni_sadrzaj>Jalševec</izvorni_sadrzaj>
    <derivirana_varijabla naziv="DomainObject.DonositeljOdluke.Prezime_1">Jalševec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veljače 2026.</izvorni_sadrzaj>
    <derivirana_varijabla naziv="DomainObject.Predmet.DatumIzradeOptuznogAkta_1">19. veljače 2026.</derivirana_varijabla>
  </DomainObject.Predmet.DatumIzradeOptuznogAkta>
  <DomainObject.Predmet.DatumIzradeOptuznogAktaFormated>
    <izvorni_sadrzaj>19.2.2026.</izvorni_sadrzaj>
    <derivirana_varijabla naziv="DomainObject.Predmet.DatumIzradeOptuznogAktaFormated_1">19.2.2026.</derivirana_varijabla>
  </DomainObject.Predmet.DatumIzradeOptuznogAktaFormated>
  <DomainObject.Predmet.DatumOsnivanja>
    <izvorni_sadrzaj>23. veljače 2026.</izvorni_sadrzaj>
    <derivirana_varijabla naziv="DomainObject.Predmet.DatumOsnivanja_1">23.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veljače 2026.</izvorni_sadrzaj>
    <derivirana_varijabla naziv="DomainObject.Predmet.DatumPrimitkaOptuznogAkta_1">23. veljače 2026.</derivirana_varijabla>
  </DomainObject.Predmet.DatumPrimitkaOptuznogAkta>
  <DomainObject.Predmet.DatumRjesavanja>
    <izvorni_sadrzaj>14. travnja 2026.</izvorni_sadrzaj>
    <derivirana_varijabla naziv="DomainObject.Predmet.DatumRjesavanja_1">14. travnja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23. veljače 1958.</izvorni_sadrzaj>
    <derivirana_varijabla naziv="DomainObject.Predmet.OkrivljenikFizickaOsoba.DatumRodjenja_1">23. veljače 1958.</derivirana_varijabla>
  </DomainObject.Predmet.OkrivljenikFizickaOsoba.DatumRodjenja>
  <DomainObject.Predmet.OkrivljenikFizickaOsoba.DatumRodjenjaFormated>
    <izvorni_sadrzaj>23.2.1958.</izvorni_sadrzaj>
    <derivirana_varijabla naziv="DomainObject.Predmet.OkrivljenikFizickaOsoba.DatumRodjenjaFormated_1">23.2.1958.</derivirana_varijabla>
  </DomainObject.Predmet.OkrivljenikFizickaOsoba.DatumRodjenjaFormated>
  <DomainObject.Predmet.OkrivljenikFizickaOsoba.Ime>
    <izvorni_sadrzaj>Stjepan</izvorni_sadrzaj>
    <derivirana_varijabla naziv="DomainObject.Predmet.OkrivljenikFizickaOsoba.Ime_1">Stjepan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Kamenički Vrhovec (Lepoglava)</izvorni_sadrzaj>
    <derivirana_varijabla naziv="DomainObject.Predmet.OkrivljenikFizickaOsoba.MjestoRodjenja_1">Kamenički Vrhovec (Lepoglava)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Stjepan Kapustić</izvorni_sadrzaj>
    <derivirana_varijabla naziv="DomainObject.Predmet.OkrivljenikFizickaOsoba.Naziv_1">Stjepan Kapustić</derivirana_varijabla>
  </DomainObject.Predmet.OkrivljenikFizickaOsoba.Naziv>
  <DomainObject.Predmet.OkrivljenikFizickaOsoba.Prezime>
    <izvorni_sadrzaj>Kapustić</izvorni_sadrzaj>
    <derivirana_varijabla naziv="DomainObject.Predmet.OkrivljenikFizickaOsoba.Prezime_1">Kapustić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40784569474</izvorni_sadrzaj>
    <derivirana_varijabla naziv="DomainObject.Predmet.OkrivljenikFizickaOsoba.Oib_1">40784569474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Pp-427/2026</izvorni_sadrzaj>
    <derivirana_varijabla naziv="DomainObject.Predmet.OznakaBroj_1">Pp-427/2026</derivirana_varijabla>
  </DomainObject.Predmet.OznakaBroj>
  <DomainObject.Predmet.OznakaBrojOptuznogAkta>
    <izvorni_sadrzaj>511-14-06-25-3</izvorni_sadrzaj>
    <derivirana_varijabla naziv="DomainObject.Predmet.OznakaBrojOptuznogAkta_1">511-14-06-25-3</derivirana_varijabla>
  </DomainObject.Predmet.OznakaBrojOptuznogAkta>
  <DomainObject.Predmet.PredmetRijesio.Ime>
    <izvorni_sadrzaj>Miro</izvorni_sadrzaj>
    <derivirana_varijabla naziv="DomainObject.Predmet.PredmetRijesio.Ime_1">Miro</derivirana_varijabla>
  </DomainObject.Predmet.PredmetRijesio.Ime>
  <DomainObject.Predmet.PredmetRijesio.Oib>
    <izvorni_sadrzaj>14648717838</izvorni_sadrzaj>
    <derivirana_varijabla naziv="DomainObject.Predmet.PredmetRijesio.Oib_1">14648717838</derivirana_varijabla>
  </DomainObject.Predmet.PredmetRijesio.Oib>
  <DomainObject.Predmet.PredmetRijesio.Prezime>
    <izvorni_sadrzaj>Jalševec</izvorni_sadrzaj>
    <derivirana_varijabla naziv="DomainObject.Predmet.PredmetRijesio.Prezime_1">Jalševec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Stjepan Kapustić zastupanog po punomoćniku Ivan Kapustić</izvorni_sadrzaj>
    <derivirana_varijabla naziv="DomainObject.Predmet.ProtustrankaFormated_1">  Stjepan Kapustić zastupanog po punomoćniku Ivan Kapustić</derivirana_varijabla>
  </DomainObject.Predmet.ProtustrankaFormated>
  <DomainObject.Predmet.ProtustrankaFormatedOIB>
    <izvorni_sadrzaj>  Stjepan Kapustić, OIB 40784569474 zastupanog po punomoćniku Ivan Kapustić</izvorni_sadrzaj>
    <derivirana_varijabla naziv="DomainObject.Predmet.ProtustrankaFormatedOIB_1">  Stjepan Kapustić, OIB 40784569474 zastupanog po punomoćniku Ivan Kapustić</derivirana_varijabla>
  </DomainObject.Predmet.ProtustrankaFormatedOIB>
  <DomainObject.Predmet.ProtustrankaFormatedWithAdress>
    <izvorni_sadrzaj> Stjepan Kapustić, Kamenički Vrhovec 26, 42250 Kamenički Vrhovec zastupanog po punomoćniku Ivan Kapustić</izvorni_sadrzaj>
    <derivirana_varijabla naziv="DomainObject.Predmet.ProtustrankaFormatedWithAdress_1"> Stjepan Kapustić, Kamenički Vrhovec 26, 42250 Kamenički Vrhovec zastupanog po punomoćniku Ivan Kapustić</derivirana_varijabla>
  </DomainObject.Predmet.ProtustrankaFormatedWithAdress>
  <DomainObject.Predmet.ProtustrankaFormatedWithAdressOIB>
    <izvorni_sadrzaj> Stjepan Kapustić, OIB 40784569474, Kamenički Vrhovec 26, 42250 Kamenički Vrhovec zastupanog po punomoćniku Ivan Kapustić</izvorni_sadrzaj>
    <derivirana_varijabla naziv="DomainObject.Predmet.ProtustrankaFormatedWithAdressOIB_1"> Stjepan Kapustić, OIB 40784569474, Kamenički Vrhovec 26, 42250 Kamenički Vrhovec zastupanog po punomoćniku Ivan Kapustić</derivirana_varijabla>
  </DomainObject.Predmet.ProtustrankaFormatedWithAdressOIB>
  <DomainObject.Predmet.ProtustrankaWithAdress>
    <izvorni_sadrzaj>Stjepan Kapustić Kamenički Vrhovec 26, 42250 Kamenički Vrhovec</izvorni_sadrzaj>
    <derivirana_varijabla naziv="DomainObject.Predmet.ProtustrankaWithAdress_1">Stjepan Kapustić Kamenički Vrhovec 26, 42250 Kamenički Vrhovec</derivirana_varijabla>
  </DomainObject.Predmet.ProtustrankaWithAdress>
  <DomainObject.Predmet.ProtustrankaWithAdressOIB>
    <izvorni_sadrzaj>Stjepan Kapustić, OIB 40784569474, Kamenički Vrhovec 26, 42250 Kamenički Vrhovec</izvorni_sadrzaj>
    <derivirana_varijabla naziv="DomainObject.Predmet.ProtustrankaWithAdressOIB_1">Stjepan Kapustić, OIB 40784569474, Kamenički Vrhovec 26, 42250 Kamenički Vrhovec</derivirana_varijabla>
  </DomainObject.Predmet.ProtustrankaWithAdressOIB>
  <DomainObject.Predmet.ProtustrankaNazivFormated>
    <izvorni_sadrzaj>Stjepan Kapustić</izvorni_sadrzaj>
    <derivirana_varijabla naziv="DomainObject.Predmet.ProtustrankaNazivFormated_1">Stjepan Kapustić</derivirana_varijabla>
  </DomainObject.Predmet.ProtustrankaNazivFormated>
  <DomainObject.Predmet.ProtustrankaNazivFormatedOIB>
    <izvorni_sadrzaj>Stjepan Kapustić, OIB 40784569474</izvorni_sadrzaj>
    <derivirana_varijabla naziv="DomainObject.Predmet.ProtustrankaNazivFormatedOIB_1">Stjepan Kapustić, OIB 40784569474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Miro Jalševec 34.</izvorni_sadrzaj>
    <derivirana_varijabla naziv="DomainObject.Predmet.Referada.Naziv_1">Miro Jalševec 34.</derivirana_varijabla>
  </DomainObject.Predmet.Referada.Naziv>
  <DomainObject.Predmet.Referada.Oznaka>
    <izvorni_sadrzaj>34</izvorni_sadrzaj>
    <derivirana_varijabla naziv="DomainObject.Predmet.Referada.Oznaka_1">34</derivirana_varijabla>
  </DomainObject.Predmet.Referada.Oznaka>
  <DomainObject.Predmet.Referada.Prostorija.Naziv>
    <izvorni_sadrzaj>sudnica 27/P</izvorni_sadrzaj>
    <derivirana_varijabla naziv="DomainObject.Predmet.Referada.Prostorija.Naziv_1">sudnica 27/P</derivirana_varijabla>
  </DomainObject.Predmet.Referada.Prostorija.Naziv>
  <DomainObject.Predmet.Referada.Prostorija.Oznaka>
    <izvorni_sadrzaj>27 prizemlje</izvorni_sadrzaj>
    <derivirana_varijabla naziv="DomainObject.Predmet.Referada.Prostorija.Oznaka_1">27 prizemlje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Miro Jalševec</izvorni_sadrzaj>
    <derivirana_varijabla naziv="DomainObject.Predmet.Referada.Sudac_1">Miro Jalševec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Ivanec</izvorni_sadrzaj>
    <derivirana_varijabla naziv="DomainObject.Predmet.StrankaFormated_1">  Policijska postaja Ivanec</derivirana_varijabla>
  </DomainObject.Predmet.StrankaFormated>
  <DomainObject.Predmet.StrankaFormatedOIB>
    <izvorni_sadrzaj>  Policijska postaja Ivanec</izvorni_sadrzaj>
    <derivirana_varijabla naziv="DomainObject.Predmet.StrankaFormatedOIB_1">  Policijska postaja Ivanec</derivirana_varijabla>
  </DomainObject.Predmet.StrankaFormatedOIB>
  <DomainObject.Predmet.StrankaFormatedWithAdress>
    <izvorni_sadrzaj> Policijska postaja Ivanec, Varaždinska Ulica 13, 42240 Ivanec</izvorni_sadrzaj>
    <derivirana_varijabla naziv="DomainObject.Predmet.StrankaFormatedWithAdress_1"> Policijska postaja Ivanec, Varaždinska Ulica 13, 42240 Ivanec</derivirana_varijabla>
  </DomainObject.Predmet.StrankaFormatedWithAdress>
  <DomainObject.Predmet.StrankaFormatedWithAdressOIB>
    <izvorni_sadrzaj> Policijska postaja Ivanec, Varaždinska Ulica 13, 42240 Ivanec</izvorni_sadrzaj>
    <derivirana_varijabla naziv="DomainObject.Predmet.StrankaFormatedWithAdressOIB_1"> Policijska postaja Ivanec, Varaždinska Ulica 13, 42240 Ivanec</derivirana_varijabla>
  </DomainObject.Predmet.StrankaFormatedWithAdressOIB>
  <DomainObject.Predmet.StrankaWithAdress>
    <izvorni_sadrzaj>Policijska postaja Ivanec Varaždinska Ulica 13,42240 Ivanec</izvorni_sadrzaj>
    <derivirana_varijabla naziv="DomainObject.Predmet.StrankaWithAdress_1">Policijska postaja Ivanec Varaždinska Ulica 13,42240 Ivanec</derivirana_varijabla>
  </DomainObject.Predmet.StrankaWithAdress>
  <DomainObject.Predmet.StrankaWithAdressOIB>
    <izvorni_sadrzaj>Policijska postaja Ivanec, Varaždinska Ulica 13,42240 Ivanec</izvorni_sadrzaj>
    <derivirana_varijabla naziv="DomainObject.Predmet.StrankaWithAdressOIB_1">Policijska postaja Ivanec, Varaždinska Ulica 13,42240 Ivanec</derivirana_varijabla>
  </DomainObject.Predmet.StrankaWithAdressOIB>
  <DomainObject.Predmet.StrankaNazivFormated>
    <izvorni_sadrzaj>Policijska postaja Ivanec</izvorni_sadrzaj>
    <derivirana_varijabla naziv="DomainObject.Predmet.StrankaNazivFormated_1">Policijska postaja Ivanec</derivirana_varijabla>
  </DomainObject.Predmet.StrankaNazivFormated>
  <DomainObject.Predmet.StrankaNazivFormatedOIB>
    <izvorni_sadrzaj>Policijska postaja Ivanec</izvorni_sadrzaj>
    <derivirana_varijabla naziv="DomainObject.Predmet.StrankaNazivFormatedOIB_1">Policijska postaja Ivanec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Trg slobode 9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Miro Jalševec 34.</izvorni_sadrzaj>
    <derivirana_varijabla naziv="DomainObject.Predmet.TrenutnaLokacijaSpisa.Naziv_1">Miro Jalševec 34.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 pis</izvorni_sadrzaj>
    <derivirana_varijabla naziv="DomainObject.Predmet.UstrojstvenaJedinicaVodi.Oznaka_1">prek 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Štefanija Novoselec</izvorni_sadrzaj>
    <derivirana_varijabla naziv="DomainObject.Predmet.Zapisnicar_1">Štefanija Novoselec</derivirana_varijabla>
  </DomainObject.Predmet.Zapisnicar>
  <DomainObject.Predmet.StrankaListFormated>
    <izvorni_sadrzaj>
      <item>Policijska postaja Ivanec</item>
    </izvorni_sadrzaj>
    <derivirana_varijabla naziv="DomainObject.Predmet.StrankaListFormated_1">
      <item>Policijska postaja Ivanec</item>
    </derivirana_varijabla>
  </DomainObject.Predmet.StrankaListFormated>
  <DomainObject.Predmet.StrankaListFormatedOIB>
    <izvorni_sadrzaj>
      <item>Policijska postaja Ivanec</item>
    </izvorni_sadrzaj>
    <derivirana_varijabla naziv="DomainObject.Predmet.StrankaListFormatedOIB_1">
      <item>Policijska postaja Ivanec</item>
    </derivirana_varijabla>
  </DomainObject.Predmet.StrankaListFormatedOIB>
  <DomainObject.Predmet.StrankaListFormatedWithAdress>
    <izvorni_sadrzaj>
      <item>Policijska postaja Ivanec, Varaždinska Ulica 13, 42240 Ivanec</item>
    </izvorni_sadrzaj>
    <derivirana_varijabla naziv="DomainObject.Predmet.StrankaListFormatedWithAdress_1">
      <item>Policijska postaja Ivanec, Varaždinska Ulica 13, 42240 Ivanec</item>
    </derivirana_varijabla>
  </DomainObject.Predmet.StrankaListFormatedWithAdress>
  <DomainObject.Predmet.StrankaListFormatedWithAdressOIB>
    <izvorni_sadrzaj>
      <item>Policijska postaja Ivanec, Varaždinska Ulica 13, 42240 Ivanec</item>
    </izvorni_sadrzaj>
    <derivirana_varijabla naziv="DomainObject.Predmet.StrankaListFormatedWithAdressOIB_1">
      <item>Policijska postaja Ivanec, Varaždinska Ulica 13, 42240 Ivanec</item>
    </derivirana_varijabla>
  </DomainObject.Predmet.StrankaListFormatedWithAdressOIB>
  <DomainObject.Predmet.StrankaListNazivFormated>
    <izvorni_sadrzaj>
      <item>Policijska postaja Ivanec</item>
    </izvorni_sadrzaj>
    <derivirana_varijabla naziv="DomainObject.Predmet.StrankaListNazivFormated_1">
      <item>Policijska postaja Ivanec</item>
    </derivirana_varijabla>
  </DomainObject.Predmet.StrankaListNazivFormated>
  <DomainObject.Predmet.StrankaListNazivFormatedOIB>
    <izvorni_sadrzaj>
      <item>Policijska postaja Ivanec</item>
    </izvorni_sadrzaj>
    <derivirana_varijabla naziv="DomainObject.Predmet.StrankaListNazivFormatedOIB_1">
      <item>Policijska postaja Ivanec</item>
    </derivirana_varijabla>
  </DomainObject.Predmet.StrankaListNazivFormatedOIB>
  <DomainObject.Predmet.ProtuStrankaListFormated>
    <izvorni_sadrzaj>
      <item>Stjepan Kapustić zastupanog po punomoćniku Ivan Kapustić</item>
    </izvorni_sadrzaj>
    <derivirana_varijabla naziv="DomainObject.Predmet.ProtuStrankaListFormated_1">
      <item>Stjepan Kapustić zastupanog po punomoćniku Ivan Kapustić</item>
    </derivirana_varijabla>
  </DomainObject.Predmet.ProtuStrankaListFormated>
  <DomainObject.Predmet.ProtuStrankaListFormatedOIB>
    <izvorni_sadrzaj>
      <item>Stjepan Kapustić, OIB 40784569474 zastupanog po punomoćniku Ivan Kapustić</item>
    </izvorni_sadrzaj>
    <derivirana_varijabla naziv="DomainObject.Predmet.ProtuStrankaListFormatedOIB_1">
      <item>Stjepan Kapustić, OIB 40784569474 zastupanog po punomoćniku Ivan Kapustić</item>
    </derivirana_varijabla>
  </DomainObject.Predmet.ProtuStrankaListFormatedOIB>
  <DomainObject.Predmet.ProtuStrankaListFormatedWithAdress>
    <izvorni_sadrzaj>
      <item>Stjepan Kapustić, Kamenički Vrhovec 26, 42250 Kamenički Vrhovec zastupanog po punomoćniku Ivan Kapustić</item>
    </izvorni_sadrzaj>
    <derivirana_varijabla naziv="DomainObject.Predmet.ProtuStrankaListFormatedWithAdress_1">
      <item>Stjepan Kapustić, Kamenički Vrhovec 26, 42250 Kamenički Vrhovec zastupanog po punomoćniku Ivan Kapustić</item>
    </derivirana_varijabla>
  </DomainObject.Predmet.ProtuStrankaListFormatedWithAdress>
  <DomainObject.Predmet.ProtuStrankaListFormatedWithAdressOIB>
    <izvorni_sadrzaj>
      <item>Stjepan Kapustić, OIB 40784569474, Kamenički Vrhovec 26, 42250 Kamenički Vrhovec zastupanog po punomoćniku Ivan Kapustić</item>
    </izvorni_sadrzaj>
    <derivirana_varijabla naziv="DomainObject.Predmet.ProtuStrankaListFormatedWithAdressOIB_1">
      <item>Stjepan Kapustić, OIB 40784569474, Kamenički Vrhovec 26, 42250 Kamenički Vrhovec zastupanog po punomoćniku Ivan Kapustić</item>
    </derivirana_varijabla>
  </DomainObject.Predmet.ProtuStrankaListFormatedWithAdressOIB>
  <DomainObject.Predmet.ProtuStrankaListNazivFormated>
    <izvorni_sadrzaj>
      <item>Stjepan Kapustić</item>
    </izvorni_sadrzaj>
    <derivirana_varijabla naziv="DomainObject.Predmet.ProtuStrankaListNazivFormated_1">
      <item>Stjepan Kapustić</item>
    </derivirana_varijabla>
  </DomainObject.Predmet.ProtuStrankaListNazivFormated>
  <DomainObject.Predmet.ProtuStrankaListNazivFormatedOIB>
    <izvorni_sadrzaj>
      <item>Stjepan Kapustić, OIB 40784569474</item>
    </izvorni_sadrzaj>
    <derivirana_varijabla naziv="DomainObject.Predmet.ProtuStrankaListNazivFormatedOIB_1">
      <item>Stjepan Kapustić, OIB 40784569474</item>
    </derivirana_varijabla>
  </DomainObject.Predmet.ProtuStrankaListNazivFormatedOIB>
  <DomainObject.Predmet.OstaliListFormated>
    <izvorni_sadrzaj>
      <item>Ivan Kapustić punomoćnik sudionika u postupku Stjepan Kapustić</item>
      <item>Visoki prekršajni sud Republike Hrvatske</item>
    </izvorni_sadrzaj>
    <derivirana_varijabla naziv="DomainObject.Predmet.OstaliListFormated_1">
      <item>Ivan Kapustić punomoćnik sudionika u postupku Stjepan Kapustić</item>
      <item>Visoki prekršajni sud Republike Hrvatske</item>
    </derivirana_varijabla>
  </DomainObject.Predmet.OstaliListFormated>
  <DomainObject.Predmet.OstaliListFormatedOIB>
    <izvorni_sadrzaj>
      <item>Ivan Kapustić, OIB 98758844094 punomoćnik sudionika u postupku Stjepan Kapustić</item>
      <item>Visoki prekršajni sud Republike Hrvatske, OIB 02594920860</item>
    </izvorni_sadrzaj>
    <derivirana_varijabla naziv="DomainObject.Predmet.OstaliListFormatedOIB_1">
      <item>Ivan Kapustić, OIB 98758844094 punomoćnik sudionika u postupku Stjepan Kapustić</item>
      <item>Visoki prekršajni sud Republike Hrvatske, OIB 02594920860</item>
    </derivirana_varijabla>
  </DomainObject.Predmet.OstaliListFormatedOIB>
  <DomainObject.Predmet.OstaliListFormatedWithAdress>
    <izvorni_sadrzaj>
      <item>Ivan Kapustić, Ak. Mirka Maleza 4, 42240 Ivanec punomoćnik sudionika u postupku Stjepan Kapustić</item>
      <item>Visoki prekršajni sud Republike Hrvatske, Ulica Augusta Šenoe 30, 10000 Zagreb</item>
    </izvorni_sadrzaj>
    <derivirana_varijabla naziv="DomainObject.Predmet.OstaliListFormatedWithAdress_1">
      <item>Ivan Kapustić, Ak. Mirka Maleza 4, 42240 Ivanec punomoćnik sudionika u postupku Stjepan Kapustić</item>
      <item>Visoki prekršajni sud Republike Hrvatske, Ulica Augusta Šenoe 30, 10000 Zagreb</item>
    </derivirana_varijabla>
  </DomainObject.Predmet.OstaliListFormatedWithAdress>
  <DomainObject.Predmet.OstaliListFormatedWithAdressOIB>
    <izvorni_sadrzaj>
      <item>Ivan Kapustić, OIB 98758844094, Ak. Mirka Maleza 4, 42240 Ivanec punomoćnik sudionika u postupku Stjepan Kapustić</item>
      <item>Visoki prekršajni sud Republike Hrvatske, OIB 02594920860, Ulica Augusta Šenoe 30, 10000 Zagreb</item>
    </izvorni_sadrzaj>
    <derivirana_varijabla naziv="DomainObject.Predmet.OstaliListFormatedWithAdressOIB_1">
      <item>Ivan Kapustić, OIB 98758844094, Ak. Mirka Maleza 4, 42240 Ivanec punomoćnik sudionika u postupku Stjepan Kapustić</item>
      <item>Visoki prekršajni sud Republike Hrvatske, OIB 02594920860, Ulica Augusta Šenoe 30, 10000 Zagreb</item>
    </derivirana_varijabla>
  </DomainObject.Predmet.OstaliListFormatedWithAdressOIB>
  <DomainObject.Predmet.OstaliListNazivFormated>
    <izvorni_sadrzaj>
      <item>Ivan Kapustić</item>
      <item>Visoki prekršajni sud Republike Hrvatske</item>
    </izvorni_sadrzaj>
    <derivirana_varijabla naziv="DomainObject.Predmet.OstaliListNazivFormated_1">
      <item>Ivan Kapustić</item>
      <item>Visoki prekršajni sud Republike Hrvatske</item>
    </derivirana_varijabla>
  </DomainObject.Predmet.OstaliListNazivFormated>
  <DomainObject.Predmet.OstaliListNazivFormatedOIB>
    <izvorni_sadrzaj>
      <item>Ivan Kapustić, OIB 98758844094</item>
      <item>Visoki prekršajni sud Republike Hrvatske, OIB 02594920860</item>
    </izvorni_sadrzaj>
    <derivirana_varijabla naziv="DomainObject.Predmet.OstaliListNazivFormatedOIB_1">
      <item>Ivan Kapustić, OIB 98758844094</item>
      <item>Visoki prekršajni sud Republike Hrvatske, OIB 02594920860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</izvorni_sadrzaj>
    <derivirana_varijabla naziv="DomainObject.Predmet.ClanakZakona_1">199</derivirana_varijabla>
  </DomainObject.Predmet.ClanakZakona>
  <DomainObject.Predmet.ClanakZakonaFull>
    <izvorni_sadrzaj>članka 199. stavka 2.</izvorni_sadrzaj>
    <derivirana_varijabla naziv="DomainObject.Predmet.ClanakZakonaFull_1">članka 199. stavka 2.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travnja 2026.</izvorni_sadrzaj>
    <derivirana_varijabla naziv="DomainObject.Datum_1">28. travnja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Policijska postaja Ivanec</izvorni_sadrzaj>
    <derivirana_varijabla naziv="DomainObject.Predmet.StrankaIDrugi_1">Policijska postaja Ivanec</derivirana_varijabla>
  </DomainObject.Predmet.StrankaIDrugi>
  <DomainObject.Predmet.ProtustrankaIDrugi>
    <izvorni_sadrzaj>Stjepan Kapustić</izvorni_sadrzaj>
    <derivirana_varijabla naziv="DomainObject.Predmet.ProtustrankaIDrugi_1">Stjepan Kapustić</derivirana_varijabla>
  </DomainObject.Predmet.ProtustrankaIDrugi>
  <DomainObject.Predmet.StrankaIDrugiAdressOIB>
    <izvorni_sadrzaj>Policijska postaja Ivanec, Varaždinska Ulica 13, 42240 Ivanec</izvorni_sadrzaj>
    <derivirana_varijabla naziv="DomainObject.Predmet.StrankaIDrugiAdressOIB_1">Policijska postaja Ivanec, Varaždinska Ulica 13, 42240 Ivanec</derivirana_varijabla>
  </DomainObject.Predmet.StrankaIDrugiAdressOIB>
  <DomainObject.Predmet.ProtustrankaIDrugiAdressOIB>
    <izvorni_sadrzaj>Stjepan Kapustić, OIB 40784569474, Kamenički Vrhovec 26, 42250 Kamenički Vrhovec</izvorni_sadrzaj>
    <derivirana_varijabla naziv="DomainObject.Predmet.ProtustrankaIDrugiAdressOIB_1">Stjepan Kapustić, OIB 40784569474, Kamenički Vrhovec 26, 42250 Kamenički Vrhovec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2026.</izvorni_sadrzaj>
    <derivirana_varijabla naziv="DomainObject.Predmet.OdlukaRjesenje.DatumDonosenjaOdluke_1">13. travnja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Pp-427/2026-8</izvorni_sadrzaj>
    <derivirana_varijabla naziv="DomainObject.Predmet.OdlukaRjesenje.Oznaka_1">Pp-427/2026-8</derivirana_varijabla>
  </DomainObject.Predmet.OdlukaRjesenje.Oznaka>
  <DomainObject.Predmet.SudioniciListNaziv>
    <izvorni_sadrzaj>
      <item>Stjepan Kapustić</item>
      <item>Policijska postaja Ivanec</item>
      <item>Ivan Kapustić</item>
      <item>Visoki prekršajni sud Republike Hrvatske</item>
    </izvorni_sadrzaj>
    <derivirana_varijabla naziv="DomainObject.Predmet.SudioniciListNaziv_1">
      <item>Stjepan Kapustić</item>
      <item>Policijska postaja Ivanec</item>
      <item>Ivan Kapustić</item>
      <item>Visoki prekršajni sud Republike Hrvatske</item>
    </derivirana_varijabla>
  </DomainObject.Predmet.SudioniciListNaziv>
  <DomainObject.Predmet.SudioniciListAdressOIB>
    <izvorni_sadrzaj>
      <item>Stjepan Kapustić, OIB 40784569474, Kamenički Vrhovec 26,42250 Kamenički Vrhovec</item>
      <item>Policijska postaja Ivanec, Varaždinska Ulica 13,42240 Ivanec</item>
      <item>Ivan Kapustić, OIB 98758844094, Ak. Mirka Maleza 4,42240 Ivanec</item>
      <item>Visoki prekršajni sud Republike Hrvatske, OIB 02594920860, Ulica Augusta Šenoe 30,10000 Zagreb</item>
    </izvorni_sadrzaj>
    <derivirana_varijabla naziv="DomainObject.Predmet.SudioniciListAdressOIB_1">
      <item>Stjepan Kapustić, OIB 40784569474, Kamenički Vrhovec 26,42250 Kamenički Vrhovec</item>
      <item>Policijska postaja Ivanec, Varaždinska Ulica 13,42240 Ivanec</item>
      <item>Ivan Kapustić, OIB 98758844094, Ak. Mirka Maleza 4,42240 Ivanec</item>
      <item>Visoki prekršajni sud Republike Hrvatske, OIB 02594920860, Ulica Augusta Šenoe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40,00 EUR, novčana kazna u iznosu od 480,00 EUR, u ukupnom iznosu od 520,00 EUR</izvorni_sadrzaj>
    <derivirana_varijabla naziv="DomainObject.Predmet.Pristojbe_1">troškove za trošak u iznosu od 40,00 EUR, novčana kazna u iznosu od 480,00 EUR, u ukupnom iznosu od 520,00 EUR</derivirana_varijabla>
  </DomainObject.Predmet.Pristojbe>
  <DomainObject.Predmet.PristojbeSudionikNazivOIB>
    <izvorni_sadrzaj>Stjepan Kapustić, OIB 40784569474</izvorni_sadrzaj>
    <derivirana_varijabla naziv="DomainObject.Predmet.PristojbeSudionikNazivOIB_1">Stjepan Kapustić, OIB 40784569474</derivirana_varijabla>
  </DomainObject.Predmet.PristojbeSudionikNazivOIB>
  <DomainObject.Predmet.PristojbePNB>
    <izvorni_sadrzaj>HR63 6050-4366-1081138777</izvorni_sadrzaj>
    <derivirana_varijabla naziv="DomainObject.Predmet.PristojbePNB_1">HR63 6050-4366-1081138777</derivirana_varijabla>
  </DomainObject.Predmet.PristojbePNB>
  <DomainObject.Predmet.PristojbeIznos>
    <izvorni_sadrzaj>520,00 EUR</izvorni_sadrzaj>
    <derivirana_varijabla naziv="DomainObject.Predmet.PristojbeIznos_1">520,00 EUR</derivirana_varijabla>
  </DomainObject.Predmet.PristojbeIznos>
  <DomainObject.Predmet.PristojbeOpisPlacanja>
    <izvorni_sadrzaj>Troškovi iz predmeta Pp-427/2026, OS VŽ</izvorni_sadrzaj>
    <derivirana_varijabla naziv="DomainObject.Predmet.PristojbeOpisPlacanja_1">Troškovi iz predmeta Pp-427/2026, OS VŽ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40784569474</item>
      <item>, OIB null</item>
      <item>, OIB 98758844094</item>
      <item>, OIB 02594920860</item>
    </izvorni_sadrzaj>
    <derivirana_varijabla naziv="DomainObject.Predmet.SudioniciListNazivOIB_1">
      <item>, OIB 40784569474</item>
      <item>, OIB null</item>
      <item>, OIB 98758844094</item>
      <item>, OIB 02594920860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Pp-427/2026, OS VŽ</izvorni_sadrzaj>
    <derivirana_varijabla naziv="DomainObject.Predmet.PristojbeNazivVrste_1">Troškovi iz predmeta Pp-427/2026, OS VŽ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veljače 2026.</izvorni_sadrzaj>
    <derivirana_varijabla naziv="DomainObject.PredzadnjaOdlukaIzPredmeta.DatumDonosenjaOdluke_1">24. veljače 2026.</derivirana_varijabla>
  </DomainObject.PredzadnjaOdlukaIzPredmeta.DatumDonosenjaOdluke>
  <DomainObject.PredzadnjaOdlukaIzPredmeta.Oznaka>
    <izvorni_sadrzaj>Pp-427/2026-3</izvorni_sadrzaj>
    <derivirana_varijabla naziv="DomainObject.PredzadnjaOdlukaIzPredmeta.Oznaka_1">Pp-427/2026-3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veljače 2026.</izvorni_sadrzaj>
    <derivirana_varijabla naziv="DomainObject.Predmet.DatumPocetkaProcesa_1">23. veljače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Stjepan Kapustić, Kamenički Vrhovec 26, 42250 Kamenički Vrhovec, OIB: 40784569474, rođen-a 23.02.1958., mjesto rođenja Kamenički Vrhovec (Lepoglava)</item>
    </izvorni_sadrzaj>
    <derivirana_varijabla naziv="DomainObject.Predmet.OkrivljenikAdresaMjestoRodjenjaList_1">
      <item>Stjepan Kapustić, Kamenički Vrhovec 26, 42250 Kamenički Vrhovec, OIB: 40784569474, rođen-a 23.02.1958., mjesto rođenja Kamenički Vrhovec (Lepoglava)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211-07/25-3/20085</izvorni_sadrzaj>
    <derivirana_varijabla naziv="DomainObject.PrviPodnesak.OznakaBrojPodnositelja_1">211-07/25-3/20085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D53257-F7FB-482E-9BCF-54261620E71C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132</properties:Words>
  <properties:Characters>796</properties:Characters>
  <properties:Lines>51</properties:Lines>
  <properties:Paragraphs>26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1021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2026-04-28T11:24:00Z</dcterms:created>
  <dc:creator>Petra Bošnjak</dc:creator>
  <cp:lastModifiedBy>Štefanija Novoselec</cp:lastModifiedBy>
  <cp:lastPrinted>2026-04-28T11:17:00Z</cp:lastPrinted>
  <dcterms:modified xmlns:xsi="http://www.w3.org/2001/XMLSchema-instance" xsi:type="dcterms:W3CDTF">2026-04-28T11:26:00Z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Popratno izvješće za viši sud (POPRATNO IZVJEŠĆE ŽALBA NA VPS  Pp-427-26.docx)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